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7B" w:rsidRDefault="006C4C7B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C4C7B" w:rsidRPr="00D44BA9" w:rsidRDefault="006C4C7B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6C4C7B" w:rsidRDefault="006C4C7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4C7B" w:rsidRDefault="006C4C7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C4C7B" w:rsidRDefault="006C4C7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C4C7B" w:rsidRPr="00554794" w:rsidRDefault="006C4C7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 и 2020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6C4C7B" w:rsidRPr="00183A23" w:rsidRDefault="006C4C7B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182"/>
        <w:gridCol w:w="1644"/>
        <w:gridCol w:w="871"/>
        <w:gridCol w:w="508"/>
        <w:gridCol w:w="523"/>
        <w:gridCol w:w="1292"/>
        <w:gridCol w:w="1337"/>
      </w:tblGrid>
      <w:tr w:rsidR="006C4C7B" w:rsidRPr="00371815" w:rsidTr="001A2411">
        <w:trPr>
          <w:trHeight w:val="790"/>
          <w:tblHeader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4C4EEA" w:rsidRDefault="006C4C7B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4C4EEA" w:rsidRDefault="006C4C7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4C4EEA" w:rsidRDefault="006C4C7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4C4EEA" w:rsidRDefault="006C4C7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Pr="004C4EEA" w:rsidRDefault="006C4C7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C7B" w:rsidRDefault="006C4C7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C4C7B" w:rsidRPr="004C4EEA" w:rsidRDefault="006C4C7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7B" w:rsidRDefault="006C4C7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C4C7B" w:rsidRDefault="006C4C7B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354900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«Развитие здравоохранения Республики Тата</w:t>
            </w: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стан до 2020 года»</w:t>
            </w:r>
          </w:p>
        </w:tc>
        <w:tc>
          <w:tcPr>
            <w:tcW w:w="1644" w:type="dxa"/>
            <w:vAlign w:val="bottom"/>
          </w:tcPr>
          <w:p w:rsidR="006C4C7B" w:rsidRPr="0035490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71" w:type="dxa"/>
            <w:vAlign w:val="bottom"/>
          </w:tcPr>
          <w:p w:rsidR="006C4C7B" w:rsidRPr="0035490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35490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35490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C4C7B" w:rsidRPr="00204EE0" w:rsidRDefault="006C4C7B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431</w:t>
            </w:r>
          </w:p>
        </w:tc>
        <w:tc>
          <w:tcPr>
            <w:tcW w:w="1337" w:type="dxa"/>
          </w:tcPr>
          <w:p w:rsidR="006C4C7B" w:rsidRPr="00204EE0" w:rsidRDefault="006C4C7B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444,1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710F7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44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71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C4C7B" w:rsidRPr="00204EE0" w:rsidRDefault="006C4C7B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C4C7B" w:rsidRPr="00204EE0" w:rsidRDefault="006C4C7B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710F7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644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71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710F7F" w:rsidRDefault="006C4C7B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приятий по проведению дезинфекции, дезинсекции и дератизации, санитарно-противоэпидемических (профилактич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ских) мероприятий, проводимых с 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менением лабораторных методов иссл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щениях, где имеются и сохраняются 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ловия для возникновения или распр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странения инфекционных заболеваний</w:t>
            </w:r>
          </w:p>
        </w:tc>
        <w:tc>
          <w:tcPr>
            <w:tcW w:w="1644" w:type="dxa"/>
            <w:vAlign w:val="bottom"/>
          </w:tcPr>
          <w:p w:rsidR="006C4C7B" w:rsidRPr="00710F7F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C4C7B" w:rsidRPr="00371815" w:rsidTr="00654376">
        <w:trPr>
          <w:trHeight w:val="569"/>
        </w:trPr>
        <w:tc>
          <w:tcPr>
            <w:tcW w:w="4182" w:type="dxa"/>
            <w:vAlign w:val="bottom"/>
          </w:tcPr>
          <w:p w:rsidR="006C4C7B" w:rsidRPr="00710F7F" w:rsidRDefault="006C4C7B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710F7F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6C4C7B" w:rsidRPr="00710F7F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C4C7B" w:rsidRPr="00371815" w:rsidTr="004C53EF">
        <w:trPr>
          <w:trHeight w:val="569"/>
        </w:trPr>
        <w:tc>
          <w:tcPr>
            <w:tcW w:w="4182" w:type="dxa"/>
            <w:vAlign w:val="bottom"/>
          </w:tcPr>
          <w:p w:rsidR="006C4C7B" w:rsidRPr="00710F7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C4C7B" w:rsidRPr="00371815" w:rsidTr="000D0886">
        <w:trPr>
          <w:trHeight w:val="569"/>
        </w:trPr>
        <w:tc>
          <w:tcPr>
            <w:tcW w:w="4182" w:type="dxa"/>
            <w:vAlign w:val="bottom"/>
          </w:tcPr>
          <w:p w:rsidR="006C4C7B" w:rsidRPr="00710F7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лучие</w:t>
            </w:r>
          </w:p>
        </w:tc>
        <w:tc>
          <w:tcPr>
            <w:tcW w:w="1644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C4C7B" w:rsidRPr="00710F7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C4C7B" w:rsidRPr="00204EE0" w:rsidRDefault="006C4C7B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469395,8</w:t>
            </w:r>
          </w:p>
        </w:tc>
        <w:tc>
          <w:tcPr>
            <w:tcW w:w="1337" w:type="dxa"/>
          </w:tcPr>
          <w:p w:rsidR="006C4C7B" w:rsidRDefault="006C4C7B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4C7B" w:rsidRDefault="006C4C7B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471470,4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054682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образования, включая инклюзивное  на 2016 – 2020 годы»</w:t>
            </w:r>
          </w:p>
        </w:tc>
        <w:tc>
          <w:tcPr>
            <w:tcW w:w="1644" w:type="dxa"/>
            <w:vAlign w:val="bottom"/>
          </w:tcPr>
          <w:p w:rsidR="006C4C7B" w:rsidRPr="0005468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71" w:type="dxa"/>
            <w:vAlign w:val="bottom"/>
          </w:tcPr>
          <w:p w:rsidR="006C4C7B" w:rsidRPr="0005468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5468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5468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C4C7B" w:rsidRPr="00AE51B9" w:rsidRDefault="006C4C7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94320</w:t>
            </w:r>
          </w:p>
        </w:tc>
        <w:tc>
          <w:tcPr>
            <w:tcW w:w="1337" w:type="dxa"/>
          </w:tcPr>
          <w:p w:rsidR="006C4C7B" w:rsidRPr="00AE51B9" w:rsidRDefault="006C4C7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94730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DE343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44" w:type="dxa"/>
            <w:vAlign w:val="bottom"/>
          </w:tcPr>
          <w:p w:rsidR="006C4C7B" w:rsidRPr="00DE343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871" w:type="dxa"/>
            <w:vAlign w:val="bottom"/>
          </w:tcPr>
          <w:p w:rsidR="006C4C7B" w:rsidRPr="00DE343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E343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E343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C4C7B" w:rsidRPr="00AE51B9" w:rsidRDefault="006C4C7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42825,3</w:t>
            </w:r>
          </w:p>
        </w:tc>
        <w:tc>
          <w:tcPr>
            <w:tcW w:w="1337" w:type="dxa"/>
          </w:tcPr>
          <w:p w:rsidR="006C4C7B" w:rsidRPr="00AE51B9" w:rsidRDefault="006C4C7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42825,3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DE343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 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644" w:type="dxa"/>
            <w:vAlign w:val="bottom"/>
          </w:tcPr>
          <w:p w:rsidR="006C4C7B" w:rsidRPr="00DE343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C4C7B" w:rsidRPr="00DE343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E343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E343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E343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67EC9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A67EC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C4C7B" w:rsidRPr="00A67EC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67EC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67EC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E343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67EC9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A67EC9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C4C7B" w:rsidRPr="00A67EC9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67EC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A67EC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DE343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67EC9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6C4C7B" w:rsidRPr="00A67EC9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C4C7B" w:rsidRPr="00A67EC9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67EC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A67EC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DE343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7606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школьного образования</w:t>
            </w:r>
          </w:p>
        </w:tc>
        <w:tc>
          <w:tcPr>
            <w:tcW w:w="1644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71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C4C7B" w:rsidRPr="001C28E3" w:rsidRDefault="006C4C7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C4C7B" w:rsidRPr="001C28E3" w:rsidRDefault="006C4C7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7606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организаций</w:t>
            </w:r>
          </w:p>
        </w:tc>
        <w:tc>
          <w:tcPr>
            <w:tcW w:w="1644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C4C7B" w:rsidRPr="001C28E3" w:rsidRDefault="006C4C7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C4C7B" w:rsidRPr="001C28E3" w:rsidRDefault="006C4C7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7606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C4C7B" w:rsidRPr="001C28E3" w:rsidRDefault="006C4C7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C4C7B" w:rsidRPr="001C28E3" w:rsidRDefault="006C4C7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7606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C4C7B" w:rsidRPr="001C28E3" w:rsidRDefault="006C4C7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C4C7B" w:rsidRPr="001C28E3" w:rsidRDefault="006C4C7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C4C7B" w:rsidRPr="00371815" w:rsidTr="002B64BA">
        <w:trPr>
          <w:trHeight w:val="569"/>
        </w:trPr>
        <w:tc>
          <w:tcPr>
            <w:tcW w:w="4182" w:type="dxa"/>
            <w:vAlign w:val="bottom"/>
          </w:tcPr>
          <w:p w:rsidR="006C4C7B" w:rsidRPr="00A7606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A7606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</w:tcPr>
          <w:p w:rsidR="006C4C7B" w:rsidRPr="001C28E3" w:rsidRDefault="006C4C7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C4C7B" w:rsidRPr="001C28E3" w:rsidRDefault="006C4C7B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4E3ED0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вания, включая инклюзивное на 2016 – 2020 годы»</w:t>
            </w:r>
          </w:p>
        </w:tc>
        <w:tc>
          <w:tcPr>
            <w:tcW w:w="1644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71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4E3ED0" w:rsidRDefault="006C4C7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325158,8</w:t>
            </w:r>
          </w:p>
        </w:tc>
        <w:tc>
          <w:tcPr>
            <w:tcW w:w="1337" w:type="dxa"/>
          </w:tcPr>
          <w:p w:rsidR="006C4C7B" w:rsidRDefault="006C4C7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326626,4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4E3ED0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щего образования в государственных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организациях»</w:t>
            </w:r>
          </w:p>
        </w:tc>
        <w:tc>
          <w:tcPr>
            <w:tcW w:w="1644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71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4E3ED0" w:rsidRDefault="006C4C7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162855,3</w:t>
            </w:r>
          </w:p>
        </w:tc>
        <w:tc>
          <w:tcPr>
            <w:tcW w:w="1337" w:type="dxa"/>
          </w:tcPr>
          <w:p w:rsidR="006C4C7B" w:rsidRDefault="006C4C7B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164167,3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4E3ED0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заций, включая школы – детские сады</w:t>
            </w:r>
          </w:p>
        </w:tc>
        <w:tc>
          <w:tcPr>
            <w:tcW w:w="1644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4E3ED0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162855,3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164167,3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4E3ED0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4E3ED0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162855,3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164167,3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4E3ED0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4E3ED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4E3ED0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162855,3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164167,3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2D792B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6C4C7B" w:rsidRPr="002D792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C4C7B" w:rsidRPr="002D792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2D792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2D792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C4C7B" w:rsidRPr="004E3ED0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162855,3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164167,3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E212C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дошкольного, начального общего, основного общего, среднего общего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общеобраз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644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871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162303,5</w:t>
            </w:r>
          </w:p>
        </w:tc>
        <w:tc>
          <w:tcPr>
            <w:tcW w:w="1337" w:type="dxa"/>
          </w:tcPr>
          <w:p w:rsidR="006C4C7B" w:rsidRDefault="006C4C7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162459,1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E212C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циях, обеспечение дополнительного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детей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</w:t>
            </w:r>
          </w:p>
        </w:tc>
        <w:tc>
          <w:tcPr>
            <w:tcW w:w="1644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212C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E212C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212C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E212C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212C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E212C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212C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C4C7B" w:rsidRPr="00E212C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144E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144E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144E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144E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144E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A144E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144E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C4C7B" w:rsidRPr="00A144E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C4C7B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C4C7B" w:rsidRPr="00062A50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</w:t>
            </w:r>
            <w:r w:rsidRPr="00062A50">
              <w:rPr>
                <w:rFonts w:ascii="Times New Roman" w:hAnsi="Times New Roman"/>
              </w:rPr>
              <w:t>ж</w:t>
            </w:r>
            <w:r w:rsidRPr="00062A50">
              <w:rPr>
                <w:rFonts w:ascii="Times New Roman" w:hAnsi="Times New Roman"/>
              </w:rPr>
              <w:t>дений образования</w:t>
            </w:r>
          </w:p>
        </w:tc>
        <w:tc>
          <w:tcPr>
            <w:tcW w:w="1644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A144E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4030,6</w:t>
            </w:r>
          </w:p>
        </w:tc>
        <w:tc>
          <w:tcPr>
            <w:tcW w:w="1337" w:type="dxa"/>
            <w:vAlign w:val="bottom"/>
          </w:tcPr>
          <w:p w:rsidR="006C4C7B" w:rsidRPr="00A144E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4175,7</w:t>
            </w:r>
          </w:p>
        </w:tc>
      </w:tr>
      <w:tr w:rsidR="006C4C7B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C4C7B" w:rsidRPr="00A144E8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3894,6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4039,7</w:t>
            </w:r>
          </w:p>
        </w:tc>
      </w:tr>
      <w:tr w:rsidR="006C4C7B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E8153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E8153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E8153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3894,6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4039,7</w:t>
            </w:r>
          </w:p>
        </w:tc>
      </w:tr>
      <w:tr w:rsidR="006C4C7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E8153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E8153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E8153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3894,6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4039,7</w:t>
            </w:r>
          </w:p>
        </w:tc>
      </w:tr>
      <w:tr w:rsidR="006C4C7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8153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A144E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</w:tr>
      <w:tr w:rsidR="006C4C7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</w:tr>
      <w:tr w:rsidR="006C4C7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</w:tr>
      <w:tr w:rsidR="006C4C7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6C4C7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6C4C7B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E8153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6C4C7B" w:rsidRPr="00E8153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220C2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644" w:type="dxa"/>
            <w:vAlign w:val="bottom"/>
          </w:tcPr>
          <w:p w:rsidR="006C4C7B" w:rsidRPr="00220C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71" w:type="dxa"/>
            <w:vAlign w:val="bottom"/>
          </w:tcPr>
          <w:p w:rsidR="006C4C7B" w:rsidRPr="00220C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220C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220C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220C2E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43237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43411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4A5DB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вания детей в муниципальных организ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644" w:type="dxa"/>
            <w:vAlign w:val="bottom"/>
          </w:tcPr>
          <w:p w:rsidR="006C4C7B" w:rsidRPr="004A5DB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71" w:type="dxa"/>
            <w:vAlign w:val="bottom"/>
          </w:tcPr>
          <w:p w:rsidR="006C4C7B" w:rsidRPr="004A5DB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4A5DB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4A5DB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4A5DBF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43237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43411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E11B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зующих дополнительные общеобразов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тельные программы</w:t>
            </w:r>
          </w:p>
        </w:tc>
        <w:tc>
          <w:tcPr>
            <w:tcW w:w="1644" w:type="dxa"/>
            <w:vAlign w:val="bottom"/>
          </w:tcPr>
          <w:p w:rsidR="006C4C7B" w:rsidRPr="00AE11B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C4C7B" w:rsidRPr="00AE11B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AE11B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E11B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E11B4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14112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14168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AE11B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AE11B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C4C7B" w:rsidRPr="00AE11B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E11B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E11B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E11B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14112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14168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E775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E775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C4C7B" w:rsidRPr="00E775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775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775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77526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14112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14168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E775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C4C7B" w:rsidRPr="00E775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C4C7B" w:rsidRPr="00E775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775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775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C4C7B" w:rsidRPr="00E77526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14112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14168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тельные общеобразовательные програ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644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33796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12225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12275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33796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3379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12225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12275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7849B3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12225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12275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7849B3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C4C7B" w:rsidRPr="007849B3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12225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12275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правленности (ДЮСШ), реализующих дополнительные общеобразовательные программы</w:t>
            </w:r>
          </w:p>
        </w:tc>
        <w:tc>
          <w:tcPr>
            <w:tcW w:w="1644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C59C1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16900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16968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C59C1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16900</w:t>
            </w:r>
          </w:p>
        </w:tc>
        <w:tc>
          <w:tcPr>
            <w:tcW w:w="1337" w:type="dxa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16968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FC59C1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16900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16968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FC59C1" w:rsidRDefault="006C4C7B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C4C7B" w:rsidRPr="00FC59C1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16900</w:t>
            </w:r>
          </w:p>
        </w:tc>
        <w:tc>
          <w:tcPr>
            <w:tcW w:w="1337" w:type="dxa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16968</w:t>
            </w:r>
          </w:p>
        </w:tc>
      </w:tr>
      <w:tr w:rsidR="006C4C7B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</w:t>
            </w:r>
            <w:r w:rsidRPr="00460392">
              <w:rPr>
                <w:rFonts w:ascii="Times New Roman" w:hAnsi="Times New Roman"/>
                <w:color w:val="000000"/>
              </w:rPr>
              <w:t>а</w:t>
            </w:r>
            <w:r w:rsidRPr="00460392">
              <w:rPr>
                <w:rFonts w:ascii="Times New Roman" w:hAnsi="Times New Roman"/>
                <w:color w:val="000000"/>
              </w:rPr>
              <w:t>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6680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6703</w:t>
            </w:r>
          </w:p>
        </w:tc>
      </w:tr>
      <w:tr w:rsidR="006C4C7B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разования»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6680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6703</w:t>
            </w:r>
          </w:p>
        </w:tc>
      </w:tr>
      <w:tr w:rsidR="006C4C7B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6C4C7B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6C4C7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6C4C7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6C4C7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6C4C7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6C4C7B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C83EC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C83ECA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  <w:tc>
          <w:tcPr>
            <w:tcW w:w="1337" w:type="dxa"/>
            <w:vAlign w:val="bottom"/>
          </w:tcPr>
          <w:p w:rsidR="006C4C7B" w:rsidRPr="00C83EC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6C4C7B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C4C7B" w:rsidRPr="00054494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6C4C7B" w:rsidRPr="000544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0544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C4C7B" w:rsidRPr="000544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4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054494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Pr="0005449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C4C7B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C4C7B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C83ECA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2A1C58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лизованные бухгалтерии, группы хозя</w:t>
            </w:r>
            <w:r w:rsidRPr="002A1C58">
              <w:rPr>
                <w:rFonts w:ascii="Times New Roman" w:hAnsi="Times New Roman"/>
              </w:rPr>
              <w:t>й</w:t>
            </w:r>
            <w:r w:rsidRPr="002A1C58">
              <w:rPr>
                <w:rFonts w:ascii="Times New Roman" w:hAnsi="Times New Roman"/>
              </w:rPr>
              <w:t>ственного обслуживания, учебные фил</w:t>
            </w:r>
            <w:r w:rsidRPr="002A1C58">
              <w:rPr>
                <w:rFonts w:ascii="Times New Roman" w:hAnsi="Times New Roman"/>
              </w:rPr>
              <w:t>ь</w:t>
            </w:r>
            <w:r w:rsidRPr="002A1C58">
              <w:rPr>
                <w:rFonts w:ascii="Times New Roman" w:hAnsi="Times New Roman"/>
              </w:rPr>
              <w:t>мотеки, межшкольные учебно-производственные комбинаты, логопед</w:t>
            </w:r>
            <w:r w:rsidRPr="002A1C58">
              <w:rPr>
                <w:rFonts w:ascii="Times New Roman" w:hAnsi="Times New Roman"/>
              </w:rPr>
              <w:t>и</w:t>
            </w:r>
            <w:r w:rsidRPr="002A1C58">
              <w:rPr>
                <w:rFonts w:ascii="Times New Roman" w:hAnsi="Times New Roman"/>
              </w:rPr>
              <w:t>ческие пункты</w:t>
            </w:r>
          </w:p>
        </w:tc>
        <w:tc>
          <w:tcPr>
            <w:tcW w:w="1644" w:type="dxa"/>
            <w:vAlign w:val="bottom"/>
          </w:tcPr>
          <w:p w:rsidR="006C4C7B" w:rsidRPr="002A1C5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2A1C5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2A1C5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2A1C5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2A1C5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5930</w:t>
            </w:r>
          </w:p>
        </w:tc>
        <w:tc>
          <w:tcPr>
            <w:tcW w:w="1337" w:type="dxa"/>
            <w:vAlign w:val="bottom"/>
          </w:tcPr>
          <w:p w:rsidR="006C4C7B" w:rsidRPr="002A1C5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5953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1861C8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1861C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1861C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1861C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1861C8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1861C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4615</w:t>
            </w:r>
          </w:p>
        </w:tc>
        <w:tc>
          <w:tcPr>
            <w:tcW w:w="1337" w:type="dxa"/>
            <w:vAlign w:val="bottom"/>
          </w:tcPr>
          <w:p w:rsidR="006C4C7B" w:rsidRPr="001861C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4638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1861C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4615</w:t>
            </w:r>
          </w:p>
        </w:tc>
        <w:tc>
          <w:tcPr>
            <w:tcW w:w="1337" w:type="dxa"/>
            <w:vAlign w:val="bottom"/>
          </w:tcPr>
          <w:p w:rsidR="006C4C7B" w:rsidRPr="001861C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4638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1861C8" w:rsidRDefault="006C4C7B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1861C8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4615</w:t>
            </w:r>
          </w:p>
        </w:tc>
        <w:tc>
          <w:tcPr>
            <w:tcW w:w="1337" w:type="dxa"/>
            <w:vAlign w:val="bottom"/>
          </w:tcPr>
          <w:p w:rsidR="006C4C7B" w:rsidRPr="001861C8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4638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E93CCB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E93CC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1337" w:type="dxa"/>
            <w:vAlign w:val="bottom"/>
          </w:tcPr>
          <w:p w:rsidR="006C4C7B" w:rsidRPr="00E93CC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E93CCB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93CCB" w:rsidRDefault="006C4C7B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1337" w:type="dxa"/>
            <w:vAlign w:val="bottom"/>
          </w:tcPr>
          <w:p w:rsidR="006C4C7B" w:rsidRPr="00E93CC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E93CCB" w:rsidRDefault="006C4C7B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E93CCB" w:rsidRDefault="006C4C7B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1337" w:type="dxa"/>
            <w:vAlign w:val="bottom"/>
          </w:tcPr>
          <w:p w:rsidR="006C4C7B" w:rsidRPr="00E93CC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E93CC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E93CC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6C4C7B" w:rsidRPr="00E93CC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E93CC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E93CC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E93CC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93CC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93CC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6C4C7B" w:rsidRPr="00E93CC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6C4C7B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C4C7B" w:rsidRPr="00E8153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C4C7B" w:rsidRPr="00E93CC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C4C7B" w:rsidRPr="00E93CC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E93CC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E93CC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E93CC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6C4C7B" w:rsidRPr="00E93CC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альная поддержка граждан Республ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ки Татарстан» на 2014 – 2020 годы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11667,6</w:t>
            </w:r>
          </w:p>
        </w:tc>
        <w:tc>
          <w:tcPr>
            <w:tcW w:w="1337" w:type="dxa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11889,6</w:t>
            </w:r>
          </w:p>
        </w:tc>
      </w:tr>
      <w:tr w:rsidR="006C4C7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C4C7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C4C7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мощи (питание  учащихся)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C4C7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C4C7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C4C7B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6851,4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6880,8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мы мер социальной поддержки семей»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бенком в образовательных организациях, реализующих образовательную програ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му дошкольного образования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6C4C7B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C4C7B" w:rsidRPr="00F52875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  <w:tc>
          <w:tcPr>
            <w:tcW w:w="1337" w:type="dxa"/>
            <w:vAlign w:val="bottom"/>
          </w:tcPr>
          <w:p w:rsidR="006C4C7B" w:rsidRPr="00F52875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B70478" w:rsidRDefault="006C4C7B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773,1</w:t>
            </w:r>
          </w:p>
        </w:tc>
        <w:tc>
          <w:tcPr>
            <w:tcW w:w="1337" w:type="dxa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802,5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</w:tcPr>
          <w:p w:rsidR="006C4C7B" w:rsidRPr="00B70478" w:rsidRDefault="006C4C7B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</w:t>
            </w:r>
            <w:r w:rsidRPr="00B70478">
              <w:rPr>
                <w:rFonts w:ascii="Times New Roman" w:hAnsi="Times New Roman"/>
              </w:rPr>
              <w:t>ь</w:t>
            </w:r>
            <w:r w:rsidRPr="00B70478">
              <w:rPr>
                <w:rFonts w:ascii="Times New Roman" w:hAnsi="Times New Roman"/>
              </w:rPr>
              <w:t>ству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773,1</w:t>
            </w:r>
          </w:p>
        </w:tc>
        <w:tc>
          <w:tcPr>
            <w:tcW w:w="1337" w:type="dxa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802,5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</w:tcPr>
          <w:p w:rsidR="006C4C7B" w:rsidRPr="00B70478" w:rsidRDefault="006C4C7B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(муниципальными) орг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нами, казенными учреждениями, орган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ми управления государственными вн</w:t>
            </w:r>
            <w:r w:rsidRPr="00B70478">
              <w:rPr>
                <w:rFonts w:ascii="Times New Roman" w:hAnsi="Times New Roman"/>
              </w:rPr>
              <w:t>е</w:t>
            </w:r>
            <w:r w:rsidRPr="00B7047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766,1</w:t>
            </w:r>
          </w:p>
        </w:tc>
        <w:tc>
          <w:tcPr>
            <w:tcW w:w="1337" w:type="dxa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795,5</w:t>
            </w:r>
          </w:p>
        </w:tc>
      </w:tr>
      <w:tr w:rsidR="006C4C7B" w:rsidRPr="00371815" w:rsidTr="00D974BA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766,1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795,5</w:t>
            </w:r>
          </w:p>
        </w:tc>
      </w:tr>
      <w:tr w:rsidR="006C4C7B" w:rsidRPr="00371815" w:rsidTr="00D974BA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766,1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795,5</w:t>
            </w:r>
          </w:p>
        </w:tc>
      </w:tr>
      <w:tr w:rsidR="006C4C7B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Default="006C4C7B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6C4C7B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6C4C7B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F52875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52875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6C4C7B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C4C7B" w:rsidRPr="0086258A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644" w:type="dxa"/>
            <w:vAlign w:val="bottom"/>
          </w:tcPr>
          <w:p w:rsidR="006C4C7B" w:rsidRPr="00341326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71" w:type="dxa"/>
            <w:vAlign w:val="bottom"/>
          </w:tcPr>
          <w:p w:rsidR="006C4C7B" w:rsidRPr="003413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3413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3413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341326" w:rsidRDefault="006C4C7B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C4C7B" w:rsidRPr="003413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6C4C7B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C4C7B" w:rsidRPr="00D02C18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го ремонта общего имущества в мног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квартирных домах»</w:t>
            </w:r>
          </w:p>
        </w:tc>
        <w:tc>
          <w:tcPr>
            <w:tcW w:w="1644" w:type="dxa"/>
            <w:vAlign w:val="bottom"/>
          </w:tcPr>
          <w:p w:rsidR="006C4C7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71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C4C7B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C4C7B" w:rsidRPr="00826CCF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44" w:type="dxa"/>
            <w:vAlign w:val="bottom"/>
          </w:tcPr>
          <w:p w:rsidR="006C4C7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C4C7B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C4C7B" w:rsidRPr="00E94186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C4C7B" w:rsidRPr="00371815" w:rsidTr="00BB7F25">
        <w:trPr>
          <w:trHeight w:val="569"/>
        </w:trPr>
        <w:tc>
          <w:tcPr>
            <w:tcW w:w="4182" w:type="dxa"/>
          </w:tcPr>
          <w:p w:rsidR="006C4C7B" w:rsidRPr="00826CCF" w:rsidRDefault="006C4C7B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44" w:type="dxa"/>
            <w:vAlign w:val="bottom"/>
          </w:tcPr>
          <w:p w:rsidR="006C4C7B" w:rsidRPr="00826CCF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C4C7B" w:rsidRPr="00826CC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826CC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C4C7B" w:rsidRPr="00826CC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826CCF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C4C7B" w:rsidRPr="00826CC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</w:tcPr>
          <w:p w:rsidR="006C4C7B" w:rsidRPr="00826CCF" w:rsidRDefault="006C4C7B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44" w:type="dxa"/>
            <w:vAlign w:val="bottom"/>
          </w:tcPr>
          <w:p w:rsidR="006C4C7B" w:rsidRPr="00826CCF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C4C7B" w:rsidRPr="00826CC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826CC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C4C7B" w:rsidRPr="00826CC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826CCF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4F5A20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</w:t>
            </w:r>
            <w:r w:rsidRPr="004F5A20">
              <w:rPr>
                <w:rFonts w:ascii="Times New Roman" w:hAnsi="Times New Roman"/>
                <w:b/>
                <w:szCs w:val="24"/>
              </w:rPr>
              <w:t>к</w:t>
            </w:r>
            <w:r w:rsidRPr="004F5A20">
              <w:rPr>
                <w:rFonts w:ascii="Times New Roman" w:hAnsi="Times New Roman"/>
                <w:b/>
                <w:szCs w:val="24"/>
              </w:rPr>
              <w:t>тики правонарушений в Аксубаевском муниципальном районе на 2017-2019 годы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D2329A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D2329A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A84ED8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84ED8">
              <w:rPr>
                <w:rFonts w:ascii="Times New Roman" w:hAnsi="Times New Roman"/>
                <w:b/>
                <w:color w:val="000000"/>
                <w:lang w:eastAsia="ru-RU"/>
              </w:rPr>
              <w:t>238,2</w:t>
            </w:r>
          </w:p>
        </w:tc>
        <w:tc>
          <w:tcPr>
            <w:tcW w:w="1337" w:type="dxa"/>
          </w:tcPr>
          <w:p w:rsidR="006C4C7B" w:rsidRPr="00A84ED8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4C7B" w:rsidRPr="00A84ED8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4C7B" w:rsidRPr="00A84ED8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84ED8">
              <w:rPr>
                <w:rFonts w:ascii="Times New Roman" w:hAnsi="Times New Roman"/>
                <w:b/>
                <w:color w:val="000000"/>
                <w:lang w:eastAsia="ru-RU"/>
              </w:rPr>
              <w:t>247,7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996605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вание деятельности по профилактике правонарушений и преступлений"</w:t>
            </w:r>
          </w:p>
        </w:tc>
        <w:tc>
          <w:tcPr>
            <w:tcW w:w="1644" w:type="dxa"/>
            <w:vAlign w:val="bottom"/>
          </w:tcPr>
          <w:p w:rsidR="006C4C7B" w:rsidRDefault="006C4C7B" w:rsidP="00D2345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238,2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247,7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E861AE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44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E861AE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C84AB8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44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135ADF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44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218,2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227,7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218,2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227,7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218,2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227,7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C84AB8" w:rsidRDefault="006C4C7B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44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C7B" w:rsidRDefault="006C4C7B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218,2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227,7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C84AB8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</w:t>
            </w:r>
            <w:r w:rsidRPr="00022BDE">
              <w:rPr>
                <w:rFonts w:ascii="Times New Roman" w:hAnsi="Times New Roman"/>
                <w:b/>
              </w:rPr>
              <w:t>з</w:t>
            </w:r>
            <w:r w:rsidRPr="00022BDE">
              <w:rPr>
                <w:rFonts w:ascii="Times New Roman" w:hAnsi="Times New Roman"/>
                <w:b/>
              </w:rPr>
              <w:t>ма и экстремизма на территории Акс</w:t>
            </w:r>
            <w:r w:rsidRPr="00022BDE">
              <w:rPr>
                <w:rFonts w:ascii="Times New Roman" w:hAnsi="Times New Roman"/>
                <w:b/>
              </w:rPr>
              <w:t>у</w:t>
            </w:r>
            <w:r w:rsidRPr="00022BDE">
              <w:rPr>
                <w:rFonts w:ascii="Times New Roman" w:hAnsi="Times New Roman"/>
                <w:b/>
              </w:rPr>
              <w:t>баевского муниципального района на 2017-2020 годы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6C4C7B" w:rsidRPr="007878CC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871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C84AB8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871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8C0078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C84AB8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6F2104" w:rsidRDefault="006C4C7B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C4C7B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C4C7B" w:rsidRPr="006F2104" w:rsidRDefault="006C4C7B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ы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чайных ситуаций, обеспечение пожа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1503,4</w:t>
            </w:r>
          </w:p>
        </w:tc>
        <w:tc>
          <w:tcPr>
            <w:tcW w:w="1337" w:type="dxa"/>
            <w:vAlign w:val="bottom"/>
          </w:tcPr>
          <w:p w:rsidR="006C4C7B" w:rsidRPr="00D2329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1563,1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187D31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рактера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871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187D31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6C4C7B" w:rsidRPr="00187D31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187D31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фективности управления в области гра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данской обороны, предупреждения и л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квидации чрезвычайных ситуаций»</w:t>
            </w:r>
          </w:p>
        </w:tc>
        <w:tc>
          <w:tcPr>
            <w:tcW w:w="1644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871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187D31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1503,4</w:t>
            </w:r>
          </w:p>
        </w:tc>
        <w:tc>
          <w:tcPr>
            <w:tcW w:w="1337" w:type="dxa"/>
            <w:vAlign w:val="bottom"/>
          </w:tcPr>
          <w:p w:rsidR="006C4C7B" w:rsidRPr="00187D31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1563,1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187D31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роны и защиты в чрезвычайных ситуац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ях</w:t>
            </w:r>
          </w:p>
        </w:tc>
        <w:tc>
          <w:tcPr>
            <w:tcW w:w="1644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187D31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1503,4</w:t>
            </w:r>
          </w:p>
        </w:tc>
        <w:tc>
          <w:tcPr>
            <w:tcW w:w="1337" w:type="dxa"/>
            <w:vAlign w:val="bottom"/>
          </w:tcPr>
          <w:p w:rsidR="006C4C7B" w:rsidRPr="00187D31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1563,1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187D31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187D3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187D31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1491,4</w:t>
            </w:r>
          </w:p>
        </w:tc>
        <w:tc>
          <w:tcPr>
            <w:tcW w:w="1337" w:type="dxa"/>
            <w:vAlign w:val="bottom"/>
          </w:tcPr>
          <w:p w:rsidR="006C4C7B" w:rsidRPr="00187D31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1551,1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5B222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5B2224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1491,4</w:t>
            </w:r>
          </w:p>
        </w:tc>
        <w:tc>
          <w:tcPr>
            <w:tcW w:w="1337" w:type="dxa"/>
            <w:vAlign w:val="bottom"/>
          </w:tcPr>
          <w:p w:rsidR="006C4C7B" w:rsidRPr="005B222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1551,1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5B222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5B2224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1491,4</w:t>
            </w:r>
          </w:p>
        </w:tc>
        <w:tc>
          <w:tcPr>
            <w:tcW w:w="1337" w:type="dxa"/>
            <w:vAlign w:val="bottom"/>
          </w:tcPr>
          <w:p w:rsidR="006C4C7B" w:rsidRPr="005B222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1551,1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5B222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5B2224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337" w:type="dxa"/>
            <w:vAlign w:val="bottom"/>
          </w:tcPr>
          <w:p w:rsidR="006C4C7B" w:rsidRPr="005B222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5B222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5B2224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337" w:type="dxa"/>
            <w:vAlign w:val="bottom"/>
          </w:tcPr>
          <w:p w:rsidR="006C4C7B" w:rsidRPr="005B222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6C4C7B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C4C7B" w:rsidRPr="005B222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C4C7B" w:rsidRPr="005B222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5B2224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337" w:type="dxa"/>
            <w:vAlign w:val="bottom"/>
          </w:tcPr>
          <w:p w:rsidR="006C4C7B" w:rsidRPr="005B222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49935,6</w:t>
            </w:r>
          </w:p>
        </w:tc>
        <w:tc>
          <w:tcPr>
            <w:tcW w:w="1337" w:type="dxa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50183,1</w:t>
            </w:r>
          </w:p>
        </w:tc>
      </w:tr>
      <w:tr w:rsidR="006C4C7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C4C7B" w:rsidRPr="00030E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644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71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30E26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C4C7B" w:rsidRPr="00030E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C4C7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C4C7B" w:rsidRPr="00030E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644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71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30E26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C4C7B" w:rsidRPr="00030E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C4C7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C4C7B" w:rsidRPr="00030E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44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30E26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C4C7B" w:rsidRPr="00030E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C4C7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C4C7B" w:rsidRPr="00030E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30E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30E26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C4C7B" w:rsidRPr="00030E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C4C7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C4C7B" w:rsidRPr="00CA35C2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C4C7B" w:rsidRPr="00CA35C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C4C7B" w:rsidRPr="00CA35C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CA35C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CA35C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CA35C2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C4C7B" w:rsidRPr="00CA35C2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C4C7B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C4C7B" w:rsidRPr="00CA35C2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C4C7B" w:rsidRPr="00CA35C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C4C7B" w:rsidRPr="00CA35C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CA35C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CA35C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CA35C2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C4C7B" w:rsidRPr="00CA35C2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18790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18880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мы библиотечного обслуживания»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18790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18880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лиотек муниципальных образований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18740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18830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18740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18830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18740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18830</w:t>
            </w:r>
          </w:p>
        </w:tc>
      </w:tr>
      <w:tr w:rsidR="006C4C7B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C4C7B" w:rsidRPr="00EF5F33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EF5F33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EF5F33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18740</w:t>
            </w:r>
          </w:p>
        </w:tc>
        <w:tc>
          <w:tcPr>
            <w:tcW w:w="1337" w:type="dxa"/>
            <w:vAlign w:val="bottom"/>
          </w:tcPr>
          <w:p w:rsidR="006C4C7B" w:rsidRPr="00EF5F33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18830</w:t>
            </w:r>
          </w:p>
        </w:tc>
      </w:tr>
      <w:tr w:rsidR="006C4C7B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C4C7B" w:rsidRPr="00676E4C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искусства на 2016 – 2020 годы»</w:t>
            </w:r>
          </w:p>
        </w:tc>
        <w:tc>
          <w:tcPr>
            <w:tcW w:w="1644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71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676E4C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C4C7B" w:rsidRPr="00676E4C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C4C7B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C4C7B" w:rsidRPr="00676E4C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644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71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676E4C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C4C7B" w:rsidRPr="00676E4C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C4C7B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C4C7B" w:rsidRPr="00676E4C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44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676E4C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C4C7B" w:rsidRPr="00676E4C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C4C7B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C4C7B" w:rsidRPr="00676E4C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676E4C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676E4C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C4C7B" w:rsidRPr="00676E4C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C4C7B" w:rsidRPr="00371815" w:rsidTr="00EB017A">
        <w:trPr>
          <w:trHeight w:val="569"/>
        </w:trPr>
        <w:tc>
          <w:tcPr>
            <w:tcW w:w="4182" w:type="dxa"/>
            <w:vAlign w:val="bottom"/>
          </w:tcPr>
          <w:p w:rsidR="006C4C7B" w:rsidRPr="00A812F9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C4C7B" w:rsidRPr="00A812F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C4C7B" w:rsidRPr="00A812F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812F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A812F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A812F9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C4C7B" w:rsidRPr="00A812F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C4C7B" w:rsidRPr="00371815" w:rsidTr="00EB017A">
        <w:trPr>
          <w:trHeight w:val="569"/>
        </w:trPr>
        <w:tc>
          <w:tcPr>
            <w:tcW w:w="4182" w:type="dxa"/>
            <w:vAlign w:val="bottom"/>
          </w:tcPr>
          <w:p w:rsidR="006C4C7B" w:rsidRPr="00A812F9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C4C7B" w:rsidRPr="00A812F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C4C7B" w:rsidRPr="00A812F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812F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A812F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A812F9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C4C7B" w:rsidRPr="00A812F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AF54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 на 2016 – 2020 годы»</w:t>
            </w:r>
          </w:p>
        </w:tc>
        <w:tc>
          <w:tcPr>
            <w:tcW w:w="1644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71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F5426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C4C7B" w:rsidRPr="00AF54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AF54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644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71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F5426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C4C7B" w:rsidRPr="00AF54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AF54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F5426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C4C7B" w:rsidRPr="00AF54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AF542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F542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F5426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C4C7B" w:rsidRPr="00AF542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15233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C4C7B" w:rsidRPr="0015233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C4C7B" w:rsidRPr="0015233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15233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15233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152334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C4C7B" w:rsidRPr="0015233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15233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44" w:type="dxa"/>
            <w:vAlign w:val="bottom"/>
          </w:tcPr>
          <w:p w:rsidR="006C4C7B" w:rsidRPr="0015233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C4C7B" w:rsidRPr="0015233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15233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15233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C4C7B" w:rsidRPr="00152334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C4C7B" w:rsidRPr="0015233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нального   и межнационального культу</w:t>
            </w:r>
            <w:r w:rsidRPr="008071D5">
              <w:rPr>
                <w:rFonts w:ascii="Times New Roman" w:hAnsi="Times New Roman"/>
              </w:rPr>
              <w:t>р</w:t>
            </w:r>
            <w:r w:rsidRPr="008071D5">
              <w:rPr>
                <w:rFonts w:ascii="Times New Roman" w:hAnsi="Times New Roman"/>
              </w:rPr>
              <w:t>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ры»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C4C7B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Default="006C4C7B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BF0229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BF0229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1337" w:type="dxa"/>
            <w:vAlign w:val="bottom"/>
          </w:tcPr>
          <w:p w:rsidR="006C4C7B" w:rsidRPr="00BF022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555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EA750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дела»</w:t>
            </w:r>
          </w:p>
        </w:tc>
        <w:tc>
          <w:tcPr>
            <w:tcW w:w="1644" w:type="dxa"/>
            <w:vAlign w:val="bottom"/>
          </w:tcPr>
          <w:p w:rsidR="006C4C7B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555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EA750E" w:rsidRDefault="006C4C7B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тования и использования документов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фонда и других архивных док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ментов</w:t>
            </w:r>
          </w:p>
        </w:tc>
        <w:tc>
          <w:tcPr>
            <w:tcW w:w="1644" w:type="dxa"/>
            <w:vAlign w:val="bottom"/>
          </w:tcPr>
          <w:p w:rsidR="006C4C7B" w:rsidRPr="003856CF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555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BF0229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535</w:t>
            </w:r>
          </w:p>
        </w:tc>
        <w:tc>
          <w:tcPr>
            <w:tcW w:w="1337" w:type="dxa"/>
            <w:vAlign w:val="bottom"/>
          </w:tcPr>
          <w:p w:rsidR="006C4C7B" w:rsidRPr="00BF022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BF0229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535</w:t>
            </w:r>
          </w:p>
        </w:tc>
        <w:tc>
          <w:tcPr>
            <w:tcW w:w="1337" w:type="dxa"/>
            <w:vAlign w:val="bottom"/>
          </w:tcPr>
          <w:p w:rsidR="006C4C7B" w:rsidRPr="00BF022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BF0229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535</w:t>
            </w:r>
          </w:p>
        </w:tc>
        <w:tc>
          <w:tcPr>
            <w:tcW w:w="1337" w:type="dxa"/>
            <w:vAlign w:val="bottom"/>
          </w:tcPr>
          <w:p w:rsidR="006C4C7B" w:rsidRPr="00BF022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BF0229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BF0229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BF0229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C4C7B" w:rsidRPr="00BF022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BF0229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C4C7B" w:rsidRPr="00BF022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C4C7B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BF0229" w:rsidRDefault="006C4C7B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BF0229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C4C7B" w:rsidRPr="00BF0229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C4C7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C4C7B" w:rsidRPr="00D2329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665,5</w:t>
            </w:r>
          </w:p>
        </w:tc>
      </w:tr>
      <w:tr w:rsidR="006C4C7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C4C7B" w:rsidRPr="002A6F2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ды»</w:t>
            </w:r>
          </w:p>
        </w:tc>
        <w:tc>
          <w:tcPr>
            <w:tcW w:w="1644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71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2A6F2E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C4C7B" w:rsidRPr="002A6F2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C4C7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C4C7B" w:rsidRPr="002A6F2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644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71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2A6F2E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C4C7B" w:rsidRPr="002A6F2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C4C7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C4C7B" w:rsidRPr="002A6F2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44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2A6F2E" w:rsidRDefault="006C4C7B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C4C7B" w:rsidRPr="002A6F2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C4C7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C4C7B" w:rsidRPr="002A6F2E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2A6F2E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2A6F2E" w:rsidRDefault="006C4C7B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C4C7B" w:rsidRPr="002A6F2E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C4C7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C4C7B" w:rsidRPr="00D5289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vAlign w:val="bottom"/>
          </w:tcPr>
          <w:p w:rsidR="006C4C7B" w:rsidRPr="00D5289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C4C7B" w:rsidRPr="00D5289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D5289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C4C7B" w:rsidRPr="00D5289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D52896" w:rsidRDefault="006C4C7B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C4C7B" w:rsidRPr="00D5289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C4C7B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C4C7B" w:rsidRPr="00D52896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ного мира и среды их обитания</w:t>
            </w:r>
          </w:p>
        </w:tc>
        <w:tc>
          <w:tcPr>
            <w:tcW w:w="1644" w:type="dxa"/>
            <w:vAlign w:val="bottom"/>
          </w:tcPr>
          <w:p w:rsidR="006C4C7B" w:rsidRPr="00D5289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C4C7B" w:rsidRPr="00D5289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D5289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C4C7B" w:rsidRPr="00D52896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C4C7B" w:rsidRPr="00D52896" w:rsidRDefault="006C4C7B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C4C7B" w:rsidRPr="00D52896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молодежной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10510,2</w:t>
            </w:r>
          </w:p>
        </w:tc>
        <w:tc>
          <w:tcPr>
            <w:tcW w:w="1337" w:type="dxa"/>
            <w:vAlign w:val="bottom"/>
          </w:tcPr>
          <w:p w:rsidR="006C4C7B" w:rsidRPr="00D2329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10740,1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FB4C41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культуры и спорта в Аксубаевском мун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871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B4C41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9579</w:t>
            </w:r>
          </w:p>
        </w:tc>
        <w:tc>
          <w:tcPr>
            <w:tcW w:w="1337" w:type="dxa"/>
            <w:vAlign w:val="bottom"/>
          </w:tcPr>
          <w:p w:rsidR="006C4C7B" w:rsidRPr="00FB4C41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9805,8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FB4C41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физ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ческой культуры и спорта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71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B4C41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9579</w:t>
            </w:r>
          </w:p>
        </w:tc>
        <w:tc>
          <w:tcPr>
            <w:tcW w:w="1337" w:type="dxa"/>
            <w:vAlign w:val="bottom"/>
          </w:tcPr>
          <w:p w:rsidR="006C4C7B" w:rsidRPr="00FB4C41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9805,8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FB4C41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44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B4C41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B4C41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C4C7B" w:rsidRPr="00FB4C41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A20A22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A20A22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C4C7B" w:rsidRPr="00A20A22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A20A22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A20A22" w:rsidRDefault="006C4C7B" w:rsidP="00D06B7E">
            <w:pPr>
              <w:spacing w:after="12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434,4</w:t>
            </w:r>
          </w:p>
        </w:tc>
        <w:tc>
          <w:tcPr>
            <w:tcW w:w="1337" w:type="dxa"/>
            <w:vAlign w:val="bottom"/>
          </w:tcPr>
          <w:p w:rsidR="006C4C7B" w:rsidRPr="00A20A22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A20A22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44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C7B" w:rsidRPr="00A20A22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C4C7B" w:rsidRPr="00A20A22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C4C7B" w:rsidRPr="00A20A22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7E772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венных учреждений спортивной подг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товки</w:t>
            </w:r>
          </w:p>
        </w:tc>
        <w:tc>
          <w:tcPr>
            <w:tcW w:w="1644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7E772F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9144,6</w:t>
            </w:r>
          </w:p>
        </w:tc>
        <w:tc>
          <w:tcPr>
            <w:tcW w:w="1337" w:type="dxa"/>
            <w:vAlign w:val="bottom"/>
          </w:tcPr>
          <w:p w:rsidR="006C4C7B" w:rsidRPr="007E772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9371,4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7E772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7E772F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9144,6</w:t>
            </w:r>
          </w:p>
        </w:tc>
        <w:tc>
          <w:tcPr>
            <w:tcW w:w="1337" w:type="dxa"/>
            <w:vAlign w:val="bottom"/>
          </w:tcPr>
          <w:p w:rsidR="006C4C7B" w:rsidRPr="007E772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9371,4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7E772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7E772F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9144,6</w:t>
            </w:r>
          </w:p>
        </w:tc>
        <w:tc>
          <w:tcPr>
            <w:tcW w:w="1337" w:type="dxa"/>
            <w:vAlign w:val="bottom"/>
          </w:tcPr>
          <w:p w:rsidR="006C4C7B" w:rsidRPr="007E772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9371,4</w:t>
            </w:r>
          </w:p>
        </w:tc>
      </w:tr>
      <w:tr w:rsidR="006C4C7B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C4C7B" w:rsidRPr="007E772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44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C4C7B" w:rsidRPr="007E772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7E772F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9144,6</w:t>
            </w:r>
          </w:p>
        </w:tc>
        <w:tc>
          <w:tcPr>
            <w:tcW w:w="1337" w:type="dxa"/>
            <w:vAlign w:val="bottom"/>
          </w:tcPr>
          <w:p w:rsidR="006C4C7B" w:rsidRPr="007E772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9371,4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047D3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го муниципального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871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47D3F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931,2</w:t>
            </w:r>
          </w:p>
        </w:tc>
        <w:tc>
          <w:tcPr>
            <w:tcW w:w="1337" w:type="dxa"/>
            <w:vAlign w:val="bottom"/>
          </w:tcPr>
          <w:p w:rsidR="006C4C7B" w:rsidRPr="00047D3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934,3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047D3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 в Аксубаевском мун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ципальном районе»</w:t>
            </w:r>
          </w:p>
        </w:tc>
        <w:tc>
          <w:tcPr>
            <w:tcW w:w="1644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871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47D3F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931,2</w:t>
            </w:r>
          </w:p>
        </w:tc>
        <w:tc>
          <w:tcPr>
            <w:tcW w:w="1337" w:type="dxa"/>
            <w:vAlign w:val="bottom"/>
          </w:tcPr>
          <w:p w:rsidR="006C4C7B" w:rsidRPr="00047D3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934,3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047D3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47D3F" w:rsidRDefault="006C4C7B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C4C7B" w:rsidRPr="00047D3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047D3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47D3F" w:rsidRDefault="006C4C7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C4C7B" w:rsidRPr="00047D3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047D3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047D3F" w:rsidRDefault="006C4C7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C4C7B" w:rsidRPr="00047D3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047D3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6C4C7B" w:rsidRPr="00047D3F" w:rsidRDefault="006C4C7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C4C7B" w:rsidRPr="00047D3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047D3F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1644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47D3F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047D3F" w:rsidRDefault="006C4C7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759,2</w:t>
            </w:r>
          </w:p>
        </w:tc>
        <w:tc>
          <w:tcPr>
            <w:tcW w:w="1337" w:type="dxa"/>
            <w:vAlign w:val="bottom"/>
          </w:tcPr>
          <w:p w:rsidR="006C4C7B" w:rsidRPr="00047D3F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762,3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3022B0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C4C7B" w:rsidRPr="003022B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C4C7B" w:rsidRPr="003022B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3022B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3022B0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3022B0" w:rsidRDefault="006C4C7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759,2</w:t>
            </w:r>
          </w:p>
        </w:tc>
        <w:tc>
          <w:tcPr>
            <w:tcW w:w="1337" w:type="dxa"/>
            <w:vAlign w:val="bottom"/>
          </w:tcPr>
          <w:p w:rsidR="006C4C7B" w:rsidRPr="003022B0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762,3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DA3F8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C4C7B" w:rsidRPr="00DA3F8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C4C7B" w:rsidRPr="00DA3F8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DA3F8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DA3F8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DA3F84" w:rsidRDefault="006C4C7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759,2</w:t>
            </w:r>
          </w:p>
        </w:tc>
        <w:tc>
          <w:tcPr>
            <w:tcW w:w="1337" w:type="dxa"/>
            <w:vAlign w:val="bottom"/>
          </w:tcPr>
          <w:p w:rsidR="006C4C7B" w:rsidRPr="00DA3F8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762,3</w:t>
            </w:r>
          </w:p>
        </w:tc>
      </w:tr>
      <w:tr w:rsidR="006C4C7B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C4C7B" w:rsidRPr="00DA3F84" w:rsidRDefault="006C4C7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6C4C7B" w:rsidRPr="00DA3F8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C4C7B" w:rsidRPr="00DA3F8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C4C7B" w:rsidRPr="00DA3F8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C4C7B" w:rsidRPr="00DA3F8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6C4C7B" w:rsidRPr="00DA3F84" w:rsidRDefault="006C4C7B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759,2</w:t>
            </w:r>
          </w:p>
        </w:tc>
        <w:tc>
          <w:tcPr>
            <w:tcW w:w="1337" w:type="dxa"/>
            <w:vAlign w:val="bottom"/>
          </w:tcPr>
          <w:p w:rsidR="006C4C7B" w:rsidRPr="00DA3F8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762,3</w:t>
            </w:r>
          </w:p>
        </w:tc>
      </w:tr>
      <w:tr w:rsidR="006C4C7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C4C7B" w:rsidRPr="005E0D1E" w:rsidRDefault="006C4C7B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рожных работах на дорогах общего пользования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8-2019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</w:t>
            </w:r>
            <w:r>
              <w:rPr>
                <w:rStyle w:val="10"/>
                <w:b/>
                <w:sz w:val="22"/>
                <w:lang w:eastAsia="en-US"/>
              </w:rPr>
              <w:t>ы</w:t>
            </w:r>
            <w:r w:rsidRPr="005E0D1E">
              <w:rPr>
                <w:rStyle w:val="10"/>
                <w:b/>
                <w:sz w:val="22"/>
                <w:lang w:eastAsia="en-US"/>
              </w:rPr>
              <w:t>»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D2329A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D2329A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D2329A" w:rsidRDefault="006C4C7B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19400</w:t>
            </w:r>
          </w:p>
        </w:tc>
        <w:tc>
          <w:tcPr>
            <w:tcW w:w="1337" w:type="dxa"/>
            <w:vAlign w:val="bottom"/>
          </w:tcPr>
          <w:p w:rsidR="006C4C7B" w:rsidRPr="00D2329A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19400</w:t>
            </w:r>
          </w:p>
        </w:tc>
      </w:tr>
      <w:tr w:rsidR="006C4C7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C4C7B" w:rsidRPr="00494394" w:rsidRDefault="006C4C7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ния»</w:t>
            </w:r>
          </w:p>
        </w:tc>
        <w:tc>
          <w:tcPr>
            <w:tcW w:w="1644" w:type="dxa"/>
            <w:vAlign w:val="bottom"/>
          </w:tcPr>
          <w:p w:rsidR="006C4C7B" w:rsidRPr="00494394" w:rsidRDefault="006C4C7B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6C4C7B" w:rsidRPr="00494394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494394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4943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494394" w:rsidRDefault="006C4C7B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  <w:tc>
          <w:tcPr>
            <w:tcW w:w="1337" w:type="dxa"/>
            <w:vAlign w:val="bottom"/>
          </w:tcPr>
          <w:p w:rsidR="006C4C7B" w:rsidRPr="0049439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</w:tr>
      <w:tr w:rsidR="006C4C7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C4C7B" w:rsidRPr="00494394" w:rsidRDefault="006C4C7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зяйством</w:t>
            </w:r>
          </w:p>
        </w:tc>
        <w:tc>
          <w:tcPr>
            <w:tcW w:w="1644" w:type="dxa"/>
            <w:vAlign w:val="bottom"/>
          </w:tcPr>
          <w:p w:rsidR="006C4C7B" w:rsidRPr="00494394" w:rsidRDefault="006C4C7B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C4C7B" w:rsidRPr="00494394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494394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4943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494394" w:rsidRDefault="006C4C7B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  <w:tc>
          <w:tcPr>
            <w:tcW w:w="1337" w:type="dxa"/>
            <w:vAlign w:val="bottom"/>
          </w:tcPr>
          <w:p w:rsidR="006C4C7B" w:rsidRPr="0049439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</w:tr>
      <w:tr w:rsidR="006C4C7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C4C7B" w:rsidRPr="00494394" w:rsidRDefault="006C4C7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494394" w:rsidRDefault="006C4C7B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C4C7B" w:rsidRPr="00494394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494394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4943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494394" w:rsidRDefault="006C4C7B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  <w:tc>
          <w:tcPr>
            <w:tcW w:w="1337" w:type="dxa"/>
            <w:vAlign w:val="bottom"/>
          </w:tcPr>
          <w:p w:rsidR="006C4C7B" w:rsidRPr="0049439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</w:tr>
      <w:tr w:rsidR="006C4C7B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C4C7B" w:rsidRPr="00494394" w:rsidRDefault="006C4C7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C4C7B" w:rsidRPr="00494394" w:rsidRDefault="006C4C7B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C4C7B" w:rsidRPr="00494394" w:rsidRDefault="006C4C7B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494394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C7B" w:rsidRPr="004943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494394" w:rsidRDefault="006C4C7B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  <w:tc>
          <w:tcPr>
            <w:tcW w:w="1337" w:type="dxa"/>
            <w:vAlign w:val="bottom"/>
          </w:tcPr>
          <w:p w:rsidR="006C4C7B" w:rsidRPr="0049439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</w:tr>
      <w:tr w:rsidR="006C4C7B" w:rsidRPr="00371815" w:rsidTr="000A1EAC">
        <w:trPr>
          <w:trHeight w:val="569"/>
        </w:trPr>
        <w:tc>
          <w:tcPr>
            <w:tcW w:w="4182" w:type="dxa"/>
            <w:vAlign w:val="bottom"/>
          </w:tcPr>
          <w:p w:rsidR="006C4C7B" w:rsidRPr="00494394" w:rsidRDefault="006C4C7B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44" w:type="dxa"/>
            <w:vAlign w:val="bottom"/>
          </w:tcPr>
          <w:p w:rsidR="006C4C7B" w:rsidRPr="00494394" w:rsidRDefault="006C4C7B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C4C7B" w:rsidRPr="00494394" w:rsidRDefault="006C4C7B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494394" w:rsidRDefault="006C4C7B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C7B" w:rsidRPr="00494394" w:rsidRDefault="006C4C7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C4C7B" w:rsidRPr="00494394" w:rsidRDefault="006C4C7B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  <w:tc>
          <w:tcPr>
            <w:tcW w:w="1337" w:type="dxa"/>
            <w:vAlign w:val="bottom"/>
          </w:tcPr>
          <w:p w:rsidR="006C4C7B" w:rsidRPr="00494394" w:rsidRDefault="006C4C7B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19400</w:t>
            </w:r>
          </w:p>
        </w:tc>
      </w:tr>
      <w:tr w:rsidR="006C4C7B" w:rsidRPr="00371815" w:rsidTr="00905E81">
        <w:trPr>
          <w:trHeight w:val="563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юстиции в Республике Татарстан на 2017- 2020 годы»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2,4</w:t>
            </w:r>
          </w:p>
        </w:tc>
      </w:tr>
      <w:tr w:rsidR="006C4C7B" w:rsidRPr="00371815" w:rsidTr="00905E81">
        <w:trPr>
          <w:trHeight w:val="609"/>
        </w:trPr>
        <w:tc>
          <w:tcPr>
            <w:tcW w:w="4182" w:type="dxa"/>
            <w:vAlign w:val="bottom"/>
          </w:tcPr>
          <w:p w:rsidR="006C4C7B" w:rsidRPr="00192B7F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венной политики в сфере юстиции в пр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делах полномочий РТ»</w:t>
            </w:r>
          </w:p>
        </w:tc>
        <w:tc>
          <w:tcPr>
            <w:tcW w:w="1644" w:type="dxa"/>
            <w:vAlign w:val="bottom"/>
          </w:tcPr>
          <w:p w:rsidR="006C4C7B" w:rsidRPr="00192B7F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EE18EF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EE18EF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EE18EF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C4C7B" w:rsidRPr="00EE18EF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2,4</w:t>
            </w:r>
          </w:p>
        </w:tc>
      </w:tr>
      <w:tr w:rsidR="006C4C7B" w:rsidRPr="00371815" w:rsidTr="00905E81">
        <w:trPr>
          <w:trHeight w:val="461"/>
        </w:trPr>
        <w:tc>
          <w:tcPr>
            <w:tcW w:w="4182" w:type="dxa"/>
            <w:vAlign w:val="bottom"/>
          </w:tcPr>
          <w:p w:rsidR="006C4C7B" w:rsidRPr="00552325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литики в сфере юстиции в пределах полном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чий РТ»</w:t>
            </w:r>
          </w:p>
        </w:tc>
        <w:tc>
          <w:tcPr>
            <w:tcW w:w="1644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71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552325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C4C7B" w:rsidRPr="00552325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C4C7B" w:rsidRPr="00371815" w:rsidTr="00905E81">
        <w:trPr>
          <w:trHeight w:val="569"/>
        </w:trPr>
        <w:tc>
          <w:tcPr>
            <w:tcW w:w="4182" w:type="dxa"/>
            <w:vAlign w:val="bottom"/>
          </w:tcPr>
          <w:p w:rsidR="006C4C7B" w:rsidRPr="00552325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р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маций от поселений, входящих в МР, необх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димой для ведения регистра муниципальных правовых актов РТ</w:t>
            </w:r>
          </w:p>
        </w:tc>
        <w:tc>
          <w:tcPr>
            <w:tcW w:w="1644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71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552325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C4C7B" w:rsidRPr="00552325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C4C7B" w:rsidRPr="00371815" w:rsidTr="00905E81">
        <w:trPr>
          <w:trHeight w:val="569"/>
        </w:trPr>
        <w:tc>
          <w:tcPr>
            <w:tcW w:w="4182" w:type="dxa"/>
            <w:vAlign w:val="bottom"/>
          </w:tcPr>
          <w:p w:rsidR="006C4C7B" w:rsidRPr="00552325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ными (муниципальными) органами, казенн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 учреждениями, органами управления г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552325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C4C7B" w:rsidRPr="00552325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552325" w:rsidRDefault="006C4C7B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552325" w:rsidRDefault="006C4C7B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C4C7B" w:rsidRPr="00552325" w:rsidRDefault="006C4C7B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552325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</w:tcPr>
          <w:p w:rsidR="006C4C7B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C4C7B" w:rsidRPr="00371815" w:rsidTr="001A2411">
        <w:trPr>
          <w:trHeight w:val="874"/>
        </w:trPr>
        <w:tc>
          <w:tcPr>
            <w:tcW w:w="4182" w:type="dxa"/>
            <w:vAlign w:val="bottom"/>
          </w:tcPr>
          <w:p w:rsidR="006C4C7B" w:rsidRPr="00552325" w:rsidRDefault="006C4C7B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1644" w:type="dxa"/>
            <w:vAlign w:val="bottom"/>
          </w:tcPr>
          <w:p w:rsidR="006C4C7B" w:rsidRPr="00552325" w:rsidRDefault="006C4C7B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C4C7B" w:rsidRPr="00552325" w:rsidRDefault="006C4C7B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552325" w:rsidRDefault="006C4C7B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552325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C4C7B" w:rsidRPr="00552325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</w:tcPr>
          <w:p w:rsidR="006C4C7B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C4C7B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C4C7B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C4C7B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C4C7B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пального района по реализации ант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корупционной политики на 2015-2020 годы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Pr="00D2329A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6C4C7B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C4C7B" w:rsidRPr="00552325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«Выявление и устр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ношения к коррупции»</w:t>
            </w:r>
          </w:p>
        </w:tc>
        <w:tc>
          <w:tcPr>
            <w:tcW w:w="1644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71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3F45B9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Pr="003F45B9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C4C7B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C4C7B" w:rsidRPr="0090007A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6C4C7B" w:rsidRPr="0090007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C4C7B" w:rsidRPr="0090007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90007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90007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90007A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Pr="0090007A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C4C7B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C4C7B" w:rsidRPr="003F45B9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3F45B9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Pr="003F45B9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C4C7B" w:rsidRPr="00371815" w:rsidTr="00F709D8">
        <w:trPr>
          <w:trHeight w:val="285"/>
        </w:trPr>
        <w:tc>
          <w:tcPr>
            <w:tcW w:w="4182" w:type="dxa"/>
            <w:vAlign w:val="bottom"/>
          </w:tcPr>
          <w:p w:rsidR="006C4C7B" w:rsidRPr="003F45B9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3F45B9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Pr="003F45B9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C4C7B" w:rsidRPr="00371815" w:rsidTr="00CB263A">
        <w:trPr>
          <w:trHeight w:val="495"/>
        </w:trPr>
        <w:tc>
          <w:tcPr>
            <w:tcW w:w="4182" w:type="dxa"/>
            <w:vAlign w:val="bottom"/>
          </w:tcPr>
          <w:p w:rsidR="006C4C7B" w:rsidRPr="008C5450" w:rsidRDefault="006C4C7B" w:rsidP="001A2B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3F45B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3F45B9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C4C7B" w:rsidRPr="003F45B9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C4C7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«Система химической и биологической безопа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ности Республики Татарстан на 2015 – 2020 годы»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28 0 00 0000 0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C4C7B" w:rsidRPr="00D2329A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</w:tr>
      <w:tr w:rsidR="006C4C7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вотных»</w:t>
            </w:r>
          </w:p>
        </w:tc>
        <w:tc>
          <w:tcPr>
            <w:tcW w:w="1644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28 0 01 0000 0</w:t>
            </w:r>
          </w:p>
        </w:tc>
        <w:tc>
          <w:tcPr>
            <w:tcW w:w="871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47B43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C4C7B" w:rsidRPr="00D47B43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C4C7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приятий по предупреждению и ликвид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ции болезней животных, их лечению,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лову и содержанию безнадзорных живо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ных, защите населения от болезней,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щих для человека и животных</w:t>
            </w:r>
          </w:p>
        </w:tc>
        <w:tc>
          <w:tcPr>
            <w:tcW w:w="1644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47B43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C4C7B" w:rsidRPr="00D47B43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C4C7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C4C7B" w:rsidRPr="003F45B9" w:rsidRDefault="006C4C7B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47B43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C4C7B" w:rsidRPr="00D47B43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C4C7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D47B43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C4C7B" w:rsidRPr="00D47B43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C4C7B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44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C7B" w:rsidRPr="00D47B43" w:rsidRDefault="006C4C7B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6C4C7B" w:rsidRPr="00D47B43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C4C7B" w:rsidRPr="00D47B43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D2329A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44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71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D2329A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D2329A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77544,1</w:t>
            </w:r>
          </w:p>
        </w:tc>
        <w:tc>
          <w:tcPr>
            <w:tcW w:w="1337" w:type="dxa"/>
          </w:tcPr>
          <w:p w:rsidR="006C4C7B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79608,72</w:t>
            </w:r>
          </w:p>
        </w:tc>
      </w:tr>
      <w:tr w:rsidR="006C4C7B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C4C7B" w:rsidRPr="009B7FED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44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9B7FE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1620</w:t>
            </w:r>
          </w:p>
        </w:tc>
        <w:tc>
          <w:tcPr>
            <w:tcW w:w="1337" w:type="dxa"/>
            <w:vAlign w:val="bottom"/>
          </w:tcPr>
          <w:p w:rsidR="006C4C7B" w:rsidRPr="009B7FE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6C4C7B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C4C7B" w:rsidRPr="009B7FED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9B7FE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1620</w:t>
            </w:r>
          </w:p>
        </w:tc>
        <w:tc>
          <w:tcPr>
            <w:tcW w:w="1337" w:type="dxa"/>
            <w:vAlign w:val="bottom"/>
          </w:tcPr>
          <w:p w:rsidR="006C4C7B" w:rsidRPr="009B7FE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6C4C7B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C4C7B" w:rsidRPr="009B7FED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9B7FE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1620</w:t>
            </w:r>
          </w:p>
        </w:tc>
        <w:tc>
          <w:tcPr>
            <w:tcW w:w="1337" w:type="dxa"/>
            <w:vAlign w:val="bottom"/>
          </w:tcPr>
          <w:p w:rsidR="006C4C7B" w:rsidRPr="009B7FE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6C4C7B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C4C7B" w:rsidRPr="009B7FED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ного лица субъекта Российской Федер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ции и муниципального образования</w:t>
            </w:r>
          </w:p>
        </w:tc>
        <w:tc>
          <w:tcPr>
            <w:tcW w:w="1644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9B7FE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C4C7B" w:rsidRPr="009B7FE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1620</w:t>
            </w:r>
          </w:p>
        </w:tc>
        <w:tc>
          <w:tcPr>
            <w:tcW w:w="1337" w:type="dxa"/>
            <w:vAlign w:val="bottom"/>
          </w:tcPr>
          <w:p w:rsidR="006C4C7B" w:rsidRPr="009B7FE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132610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44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132610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26319,3</w:t>
            </w:r>
          </w:p>
        </w:tc>
        <w:tc>
          <w:tcPr>
            <w:tcW w:w="1337" w:type="dxa"/>
          </w:tcPr>
          <w:p w:rsidR="006C4C7B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27152,4</w:t>
            </w:r>
          </w:p>
        </w:tc>
      </w:tr>
      <w:tr w:rsidR="006C4C7B" w:rsidRPr="00371815" w:rsidTr="000D1D59">
        <w:trPr>
          <w:trHeight w:val="569"/>
        </w:trPr>
        <w:tc>
          <w:tcPr>
            <w:tcW w:w="4182" w:type="dxa"/>
            <w:vAlign w:val="bottom"/>
          </w:tcPr>
          <w:p w:rsidR="006C4C7B" w:rsidRPr="00132610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132610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16042</w:t>
            </w:r>
          </w:p>
        </w:tc>
        <w:tc>
          <w:tcPr>
            <w:tcW w:w="1337" w:type="dxa"/>
            <w:vAlign w:val="bottom"/>
          </w:tcPr>
          <w:p w:rsidR="006C4C7B" w:rsidRPr="00132610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16766,4</w:t>
            </w:r>
          </w:p>
        </w:tc>
      </w:tr>
      <w:tr w:rsidR="006C4C7B" w:rsidRPr="00371815" w:rsidTr="000D1D59">
        <w:trPr>
          <w:trHeight w:val="569"/>
        </w:trPr>
        <w:tc>
          <w:tcPr>
            <w:tcW w:w="4182" w:type="dxa"/>
            <w:vAlign w:val="bottom"/>
          </w:tcPr>
          <w:p w:rsidR="006C4C7B" w:rsidRPr="00132610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13261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132610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16042</w:t>
            </w:r>
          </w:p>
        </w:tc>
        <w:tc>
          <w:tcPr>
            <w:tcW w:w="1337" w:type="dxa"/>
            <w:vAlign w:val="bottom"/>
          </w:tcPr>
          <w:p w:rsidR="006C4C7B" w:rsidRPr="00132610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16766,4</w:t>
            </w:r>
          </w:p>
        </w:tc>
      </w:tr>
      <w:tr w:rsidR="006C4C7B" w:rsidRPr="00371815" w:rsidTr="00BA0ACA">
        <w:trPr>
          <w:trHeight w:val="569"/>
        </w:trPr>
        <w:tc>
          <w:tcPr>
            <w:tcW w:w="4182" w:type="dxa"/>
            <w:vAlign w:val="bottom"/>
          </w:tcPr>
          <w:p w:rsidR="006C4C7B" w:rsidRPr="008C5450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C4C7B" w:rsidRPr="008C545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8C545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8C545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8C5450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C4C7B" w:rsidRPr="008C5450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4266</w:t>
            </w:r>
          </w:p>
        </w:tc>
        <w:tc>
          <w:tcPr>
            <w:tcW w:w="1337" w:type="dxa"/>
            <w:vAlign w:val="bottom"/>
          </w:tcPr>
          <w:p w:rsidR="006C4C7B" w:rsidRPr="008C5450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4489</w:t>
            </w:r>
          </w:p>
        </w:tc>
      </w:tr>
      <w:tr w:rsidR="006C4C7B" w:rsidRPr="00371815" w:rsidTr="00BA0ACA">
        <w:trPr>
          <w:trHeight w:val="569"/>
        </w:trPr>
        <w:tc>
          <w:tcPr>
            <w:tcW w:w="4182" w:type="dxa"/>
            <w:vAlign w:val="bottom"/>
          </w:tcPr>
          <w:p w:rsidR="006C4C7B" w:rsidRPr="008C5450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C4C7B" w:rsidRPr="008C5450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6770</w:t>
            </w:r>
          </w:p>
        </w:tc>
        <w:tc>
          <w:tcPr>
            <w:tcW w:w="1337" w:type="dxa"/>
            <w:vAlign w:val="bottom"/>
          </w:tcPr>
          <w:p w:rsidR="006C4C7B" w:rsidRPr="008C5450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7075,4</w:t>
            </w:r>
          </w:p>
        </w:tc>
      </w:tr>
      <w:tr w:rsidR="006C4C7B" w:rsidRPr="00371815" w:rsidTr="00F32170">
        <w:trPr>
          <w:trHeight w:val="569"/>
        </w:trPr>
        <w:tc>
          <w:tcPr>
            <w:tcW w:w="4182" w:type="dxa"/>
            <w:vAlign w:val="bottom"/>
          </w:tcPr>
          <w:p w:rsidR="006C4C7B" w:rsidRPr="008C5450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8C5450">
              <w:rPr>
                <w:rFonts w:ascii="Times New Roman" w:hAnsi="Times New Roman"/>
              </w:rPr>
              <w:t>а</w:t>
            </w:r>
            <w:r w:rsidRPr="008C545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C4C7B" w:rsidRPr="008C5450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3886</w:t>
            </w:r>
          </w:p>
        </w:tc>
        <w:tc>
          <w:tcPr>
            <w:tcW w:w="1337" w:type="dxa"/>
            <w:vAlign w:val="bottom"/>
          </w:tcPr>
          <w:p w:rsidR="006C4C7B" w:rsidRPr="008C5450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4038</w:t>
            </w:r>
          </w:p>
        </w:tc>
      </w:tr>
      <w:tr w:rsidR="006C4C7B" w:rsidRPr="00371815" w:rsidTr="00E94C72">
        <w:trPr>
          <w:trHeight w:val="569"/>
        </w:trPr>
        <w:tc>
          <w:tcPr>
            <w:tcW w:w="4182" w:type="dxa"/>
            <w:vAlign w:val="bottom"/>
          </w:tcPr>
          <w:p w:rsidR="006C4C7B" w:rsidRPr="008C5450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8C5450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8C5450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1120</w:t>
            </w:r>
          </w:p>
        </w:tc>
        <w:tc>
          <w:tcPr>
            <w:tcW w:w="1337" w:type="dxa"/>
            <w:vAlign w:val="bottom"/>
          </w:tcPr>
          <w:p w:rsidR="006C4C7B" w:rsidRPr="008C5450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1164</w:t>
            </w:r>
          </w:p>
        </w:tc>
      </w:tr>
      <w:tr w:rsidR="006C4C7B" w:rsidRPr="00371815" w:rsidTr="004731B3">
        <w:trPr>
          <w:trHeight w:val="569"/>
        </w:trPr>
        <w:tc>
          <w:tcPr>
            <w:tcW w:w="4182" w:type="dxa"/>
            <w:vAlign w:val="bottom"/>
          </w:tcPr>
          <w:p w:rsidR="006C4C7B" w:rsidRPr="00EA44A9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EA44A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EA44A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A44A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EA44A9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EA44A9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10182,3</w:t>
            </w:r>
          </w:p>
        </w:tc>
        <w:tc>
          <w:tcPr>
            <w:tcW w:w="1337" w:type="dxa"/>
            <w:vAlign w:val="bottom"/>
          </w:tcPr>
          <w:p w:rsidR="006C4C7B" w:rsidRPr="00EA44A9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10291</w:t>
            </w:r>
          </w:p>
        </w:tc>
      </w:tr>
      <w:tr w:rsidR="006C4C7B" w:rsidRPr="00371815" w:rsidTr="00665AED">
        <w:trPr>
          <w:trHeight w:val="569"/>
        </w:trPr>
        <w:tc>
          <w:tcPr>
            <w:tcW w:w="4182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3406FF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3406FF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A44A9" w:rsidRDefault="006C4C7B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10182,3</w:t>
            </w:r>
          </w:p>
        </w:tc>
        <w:tc>
          <w:tcPr>
            <w:tcW w:w="1337" w:type="dxa"/>
            <w:vAlign w:val="bottom"/>
          </w:tcPr>
          <w:p w:rsidR="006C4C7B" w:rsidRPr="00EA44A9" w:rsidRDefault="006C4C7B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10291</w:t>
            </w:r>
          </w:p>
        </w:tc>
      </w:tr>
      <w:tr w:rsidR="006C4C7B" w:rsidRPr="00371815" w:rsidTr="001B04F9">
        <w:trPr>
          <w:trHeight w:val="569"/>
        </w:trPr>
        <w:tc>
          <w:tcPr>
            <w:tcW w:w="4182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C4C7B" w:rsidRPr="003406FF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3406FF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C4C7B" w:rsidRPr="003406FF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3363</w:t>
            </w:r>
          </w:p>
        </w:tc>
        <w:tc>
          <w:tcPr>
            <w:tcW w:w="1337" w:type="dxa"/>
            <w:vAlign w:val="bottom"/>
          </w:tcPr>
          <w:p w:rsidR="006C4C7B" w:rsidRPr="003406FF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3390</w:t>
            </w:r>
          </w:p>
        </w:tc>
      </w:tr>
      <w:tr w:rsidR="006C4C7B" w:rsidRPr="00371815" w:rsidTr="00F95090">
        <w:trPr>
          <w:trHeight w:val="569"/>
        </w:trPr>
        <w:tc>
          <w:tcPr>
            <w:tcW w:w="4182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C4C7B" w:rsidRPr="003406FF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4329,3</w:t>
            </w:r>
          </w:p>
        </w:tc>
        <w:tc>
          <w:tcPr>
            <w:tcW w:w="1337" w:type="dxa"/>
            <w:vAlign w:val="bottom"/>
          </w:tcPr>
          <w:p w:rsidR="006C4C7B" w:rsidRPr="003406FF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4373</w:t>
            </w:r>
          </w:p>
        </w:tc>
      </w:tr>
      <w:tr w:rsidR="006C4C7B" w:rsidRPr="00371815" w:rsidTr="00E1603A">
        <w:trPr>
          <w:trHeight w:val="569"/>
        </w:trPr>
        <w:tc>
          <w:tcPr>
            <w:tcW w:w="4182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3406FF">
              <w:rPr>
                <w:rFonts w:ascii="Times New Roman" w:hAnsi="Times New Roman"/>
              </w:rPr>
              <w:t>а</w:t>
            </w:r>
            <w:r w:rsidRPr="003406FF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C4C7B" w:rsidRPr="003406FF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1637</w:t>
            </w:r>
          </w:p>
        </w:tc>
        <w:tc>
          <w:tcPr>
            <w:tcW w:w="1337" w:type="dxa"/>
            <w:vAlign w:val="bottom"/>
          </w:tcPr>
          <w:p w:rsidR="006C4C7B" w:rsidRPr="003406FF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1658</w:t>
            </w:r>
          </w:p>
        </w:tc>
      </w:tr>
      <w:tr w:rsidR="006C4C7B" w:rsidRPr="00371815" w:rsidTr="00E1603A">
        <w:trPr>
          <w:trHeight w:val="569"/>
        </w:trPr>
        <w:tc>
          <w:tcPr>
            <w:tcW w:w="4182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3406FF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3406FF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853</w:t>
            </w:r>
          </w:p>
        </w:tc>
        <w:tc>
          <w:tcPr>
            <w:tcW w:w="1337" w:type="dxa"/>
            <w:vAlign w:val="bottom"/>
          </w:tcPr>
          <w:p w:rsidR="006C4C7B" w:rsidRPr="003406FF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870</w:t>
            </w:r>
          </w:p>
        </w:tc>
      </w:tr>
      <w:tr w:rsidR="006C4C7B" w:rsidRPr="00371815" w:rsidTr="00AD39CB">
        <w:trPr>
          <w:trHeight w:val="569"/>
        </w:trPr>
        <w:tc>
          <w:tcPr>
            <w:tcW w:w="4182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9146D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9146D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9146D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6C4C7B" w:rsidRPr="009146D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6C4C7B" w:rsidRPr="00371815" w:rsidTr="00AD39CB">
        <w:trPr>
          <w:trHeight w:val="569"/>
        </w:trPr>
        <w:tc>
          <w:tcPr>
            <w:tcW w:w="4182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9146D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6C4C7B" w:rsidRPr="009146D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6C4C7B" w:rsidRPr="00371815" w:rsidTr="006660ED">
        <w:trPr>
          <w:trHeight w:val="569"/>
        </w:trPr>
        <w:tc>
          <w:tcPr>
            <w:tcW w:w="4182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C4C7B" w:rsidRPr="009146D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6C4C7B" w:rsidRPr="009146D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6C4C7B" w:rsidRPr="00371815" w:rsidTr="006660ED">
        <w:trPr>
          <w:trHeight w:val="569"/>
        </w:trPr>
        <w:tc>
          <w:tcPr>
            <w:tcW w:w="4182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C4C7B" w:rsidRPr="009146D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1337" w:type="dxa"/>
            <w:vAlign w:val="bottom"/>
          </w:tcPr>
          <w:p w:rsidR="006C4C7B" w:rsidRPr="009146D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</w:p>
        </w:tc>
      </w:tr>
      <w:tr w:rsidR="006C4C7B" w:rsidRPr="00371815" w:rsidTr="00D0559F">
        <w:trPr>
          <w:trHeight w:val="569"/>
        </w:trPr>
        <w:tc>
          <w:tcPr>
            <w:tcW w:w="4182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9146DD">
              <w:rPr>
                <w:rFonts w:ascii="Times New Roman" w:hAnsi="Times New Roman"/>
              </w:rPr>
              <w:t>а</w:t>
            </w:r>
            <w:r w:rsidRPr="009146DD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C4C7B" w:rsidRPr="009146DD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9146D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9146D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9146D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C4C7B" w:rsidRPr="009146D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37" w:type="dxa"/>
            <w:vAlign w:val="bottom"/>
          </w:tcPr>
          <w:p w:rsidR="006C4C7B" w:rsidRPr="009146D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6C4C7B" w:rsidRPr="00371815" w:rsidTr="00D0559F">
        <w:trPr>
          <w:trHeight w:val="569"/>
        </w:trPr>
        <w:tc>
          <w:tcPr>
            <w:tcW w:w="4182" w:type="dxa"/>
            <w:vAlign w:val="bottom"/>
          </w:tcPr>
          <w:p w:rsidR="006C4C7B" w:rsidRPr="003406FF" w:rsidRDefault="006C4C7B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3406FF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C4C7B" w:rsidRPr="009146D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9146D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9146DD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9146DD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C4C7B" w:rsidRPr="009146DD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C4C7B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C4C7B" w:rsidRPr="006F2104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44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6F2104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  <w:tc>
          <w:tcPr>
            <w:tcW w:w="1337" w:type="dxa"/>
            <w:vAlign w:val="bottom"/>
          </w:tcPr>
          <w:p w:rsidR="006C4C7B" w:rsidRPr="006F2104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6C4C7B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C4C7B" w:rsidRPr="006F2104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6F2104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  <w:tc>
          <w:tcPr>
            <w:tcW w:w="1337" w:type="dxa"/>
            <w:vAlign w:val="bottom"/>
          </w:tcPr>
          <w:p w:rsidR="006C4C7B" w:rsidRPr="006F2104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6C4C7B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C4C7B" w:rsidRPr="006F2104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6F2104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C4C7B" w:rsidRPr="006F2104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6F2104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  <w:tc>
          <w:tcPr>
            <w:tcW w:w="1337" w:type="dxa"/>
            <w:vAlign w:val="bottom"/>
          </w:tcPr>
          <w:p w:rsidR="006C4C7B" w:rsidRPr="006F2104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6C4C7B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C4C7B" w:rsidRPr="006F2104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6F2104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6F2104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  <w:tc>
          <w:tcPr>
            <w:tcW w:w="1337" w:type="dxa"/>
            <w:vAlign w:val="bottom"/>
          </w:tcPr>
          <w:p w:rsidR="006C4C7B" w:rsidRPr="006F2104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6C4C7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C4C7B" w:rsidRPr="002F6258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тета</w:t>
            </w:r>
          </w:p>
        </w:tc>
        <w:tc>
          <w:tcPr>
            <w:tcW w:w="1644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2F6258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C4C7B" w:rsidRPr="002F6258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C4C7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C4C7B" w:rsidRPr="002F6258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2F6258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C4C7B" w:rsidRPr="002F6258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C4C7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C4C7B" w:rsidRPr="002F6258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2F6258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C4C7B" w:rsidRPr="002F6258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C4C7B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C4C7B" w:rsidRPr="002F6258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44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2F6258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92" w:type="dxa"/>
            <w:vAlign w:val="bottom"/>
          </w:tcPr>
          <w:p w:rsidR="006C4C7B" w:rsidRPr="002F6258" w:rsidRDefault="006C4C7B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C4C7B" w:rsidRPr="002F6258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4850C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44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871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4850CB" w:rsidRDefault="006C4C7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947,9</w:t>
            </w:r>
          </w:p>
        </w:tc>
        <w:tc>
          <w:tcPr>
            <w:tcW w:w="1337" w:type="dxa"/>
          </w:tcPr>
          <w:p w:rsidR="006C4C7B" w:rsidRDefault="006C4C7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979,72</w:t>
            </w:r>
          </w:p>
        </w:tc>
      </w:tr>
      <w:tr w:rsidR="006C4C7B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C4C7B" w:rsidRPr="004850C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44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4850CB" w:rsidRDefault="006C4C7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  <w:vAlign w:val="bottom"/>
          </w:tcPr>
          <w:p w:rsidR="006C4C7B" w:rsidRPr="004850C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C4C7B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C4C7B" w:rsidRPr="004850C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4850CB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C4C7B" w:rsidRPr="004850CB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4850CB" w:rsidRDefault="006C4C7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  <w:vAlign w:val="bottom"/>
          </w:tcPr>
          <w:p w:rsidR="006C4C7B" w:rsidRPr="004850C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C4C7B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C4C7B" w:rsidRPr="004850C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6C4C7B" w:rsidRPr="004850C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92" w:type="dxa"/>
            <w:vAlign w:val="bottom"/>
          </w:tcPr>
          <w:p w:rsidR="006C4C7B" w:rsidRPr="004850CB" w:rsidRDefault="006C4C7B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  <w:vAlign w:val="bottom"/>
          </w:tcPr>
          <w:p w:rsidR="006C4C7B" w:rsidRPr="004850C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C4C7B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C4C7B" w:rsidRPr="00B52537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ных администраций </w:t>
            </w:r>
          </w:p>
        </w:tc>
        <w:tc>
          <w:tcPr>
            <w:tcW w:w="1644" w:type="dxa"/>
            <w:vAlign w:val="bottom"/>
          </w:tcPr>
          <w:p w:rsidR="006C4C7B" w:rsidRPr="00B52537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C4C7B" w:rsidRPr="00B52537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B52537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B52537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C4C7B" w:rsidRPr="00B52537" w:rsidRDefault="006C4C7B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  <w:vAlign w:val="bottom"/>
          </w:tcPr>
          <w:p w:rsidR="006C4C7B" w:rsidRPr="00B52537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C4C7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C4C7B" w:rsidRPr="00B52537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ности комиссий по делам несовершенн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летних и защите их прав</w:t>
            </w:r>
          </w:p>
        </w:tc>
        <w:tc>
          <w:tcPr>
            <w:tcW w:w="1644" w:type="dxa"/>
            <w:vAlign w:val="bottom"/>
          </w:tcPr>
          <w:p w:rsidR="006C4C7B" w:rsidRPr="00B52537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C4C7B" w:rsidRPr="00B52537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B52537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B52537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B52537" w:rsidRDefault="006C4C7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328,8</w:t>
            </w:r>
          </w:p>
        </w:tc>
        <w:tc>
          <w:tcPr>
            <w:tcW w:w="1337" w:type="dxa"/>
            <w:vAlign w:val="bottom"/>
          </w:tcPr>
          <w:p w:rsidR="006C4C7B" w:rsidRPr="00B52537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340,5</w:t>
            </w:r>
          </w:p>
        </w:tc>
      </w:tr>
      <w:tr w:rsidR="006C4C7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C4C7B" w:rsidRPr="00CA3291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CA3291" w:rsidRDefault="006C4C7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326,8</w:t>
            </w:r>
          </w:p>
        </w:tc>
        <w:tc>
          <w:tcPr>
            <w:tcW w:w="1337" w:type="dxa"/>
            <w:vAlign w:val="bottom"/>
          </w:tcPr>
          <w:p w:rsidR="006C4C7B" w:rsidRPr="00CA3291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338,5</w:t>
            </w:r>
          </w:p>
        </w:tc>
      </w:tr>
      <w:tr w:rsidR="006C4C7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C4C7B" w:rsidRPr="00CA3291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CA3291" w:rsidRDefault="006C4C7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326,8</w:t>
            </w:r>
          </w:p>
        </w:tc>
        <w:tc>
          <w:tcPr>
            <w:tcW w:w="1337" w:type="dxa"/>
            <w:vAlign w:val="bottom"/>
          </w:tcPr>
          <w:p w:rsidR="006C4C7B" w:rsidRPr="00CA3291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338,5</w:t>
            </w:r>
          </w:p>
        </w:tc>
      </w:tr>
      <w:tr w:rsidR="006C4C7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C4C7B" w:rsidRPr="00CA3291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CA3291" w:rsidRDefault="006C4C7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326,8</w:t>
            </w:r>
          </w:p>
        </w:tc>
        <w:tc>
          <w:tcPr>
            <w:tcW w:w="1337" w:type="dxa"/>
            <w:vAlign w:val="bottom"/>
          </w:tcPr>
          <w:p w:rsidR="006C4C7B" w:rsidRPr="00CA3291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338,5</w:t>
            </w:r>
          </w:p>
        </w:tc>
      </w:tr>
      <w:tr w:rsidR="006C4C7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C4C7B" w:rsidRPr="00CA3291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CA3291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CA3291" w:rsidRDefault="006C4C7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C4C7B" w:rsidRPr="00CA3291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C4C7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CA3291" w:rsidRDefault="006C4C7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C4C7B" w:rsidRPr="00CA3291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C4C7B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CA3291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CA3291" w:rsidRDefault="006C4C7B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C4C7B" w:rsidRPr="00CA3291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C4C7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C4C7B" w:rsidRPr="00E62FE2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ности административных комиссий</w:t>
            </w:r>
          </w:p>
        </w:tc>
        <w:tc>
          <w:tcPr>
            <w:tcW w:w="1644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62FE2" w:rsidRDefault="006C4C7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263,1</w:t>
            </w:r>
          </w:p>
        </w:tc>
        <w:tc>
          <w:tcPr>
            <w:tcW w:w="1337" w:type="dxa"/>
            <w:vAlign w:val="bottom"/>
          </w:tcPr>
          <w:p w:rsidR="006C4C7B" w:rsidRPr="00E62FE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272,5</w:t>
            </w:r>
          </w:p>
        </w:tc>
      </w:tr>
      <w:tr w:rsidR="006C4C7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E62FE2" w:rsidRDefault="006C4C7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261,1</w:t>
            </w:r>
          </w:p>
        </w:tc>
        <w:tc>
          <w:tcPr>
            <w:tcW w:w="1337" w:type="dxa"/>
            <w:vAlign w:val="bottom"/>
          </w:tcPr>
          <w:p w:rsidR="006C4C7B" w:rsidRPr="00E62FE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270,5</w:t>
            </w:r>
          </w:p>
        </w:tc>
      </w:tr>
      <w:tr w:rsidR="006C4C7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62FE2" w:rsidRDefault="006C4C7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261,1</w:t>
            </w:r>
          </w:p>
        </w:tc>
        <w:tc>
          <w:tcPr>
            <w:tcW w:w="1337" w:type="dxa"/>
            <w:vAlign w:val="bottom"/>
          </w:tcPr>
          <w:p w:rsidR="006C4C7B" w:rsidRPr="00E62FE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270,5</w:t>
            </w:r>
          </w:p>
        </w:tc>
      </w:tr>
      <w:tr w:rsidR="006C4C7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E62FE2" w:rsidRDefault="006C4C7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261,1</w:t>
            </w:r>
          </w:p>
        </w:tc>
        <w:tc>
          <w:tcPr>
            <w:tcW w:w="1337" w:type="dxa"/>
            <w:vAlign w:val="bottom"/>
          </w:tcPr>
          <w:p w:rsidR="006C4C7B" w:rsidRPr="00E62FE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270,5</w:t>
            </w:r>
          </w:p>
        </w:tc>
      </w:tr>
      <w:tr w:rsidR="006C4C7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E62FE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E62FE2" w:rsidRDefault="006C4C7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C4C7B" w:rsidRPr="00E62FE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C4C7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E62FE2" w:rsidRDefault="006C4C7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C4C7B" w:rsidRPr="00E62FE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C4C7B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E62FE2" w:rsidRDefault="006C4C7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E62FE2" w:rsidRDefault="006C4C7B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C4C7B" w:rsidRPr="00E62FE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C4C7B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E543B" w:rsidRDefault="006C4C7B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C4C7B" w:rsidRPr="00FE543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C4C7B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E543B" w:rsidRDefault="006C4C7B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C4C7B" w:rsidRPr="00FE543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C4C7B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FE543B" w:rsidRDefault="006C4C7B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C4C7B" w:rsidRPr="00FE543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C4C7B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FE543B" w:rsidRDefault="006C4C7B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C4C7B" w:rsidRPr="00FE543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C4C7B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колы об административных правонар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шениях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E543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  <w:tc>
          <w:tcPr>
            <w:tcW w:w="1337" w:type="dxa"/>
            <w:vAlign w:val="bottom"/>
          </w:tcPr>
          <w:p w:rsidR="006C4C7B" w:rsidRPr="00FE543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0,42</w:t>
            </w:r>
          </w:p>
        </w:tc>
      </w:tr>
      <w:tr w:rsidR="006C4C7B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FE543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  <w:tc>
          <w:tcPr>
            <w:tcW w:w="1337" w:type="dxa"/>
            <w:vAlign w:val="bottom"/>
          </w:tcPr>
          <w:p w:rsidR="006C4C7B" w:rsidRPr="00FE543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0,42</w:t>
            </w:r>
          </w:p>
        </w:tc>
      </w:tr>
      <w:tr w:rsidR="006C4C7B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FE543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  <w:tc>
          <w:tcPr>
            <w:tcW w:w="1337" w:type="dxa"/>
            <w:vAlign w:val="bottom"/>
          </w:tcPr>
          <w:p w:rsidR="006C4C7B" w:rsidRPr="00FE543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0,42</w:t>
            </w:r>
          </w:p>
        </w:tc>
      </w:tr>
      <w:tr w:rsidR="006C4C7B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Pr="00FE543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  <w:tc>
          <w:tcPr>
            <w:tcW w:w="1337" w:type="dxa"/>
            <w:vAlign w:val="bottom"/>
          </w:tcPr>
          <w:p w:rsidR="006C4C7B" w:rsidRPr="00FE543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0,42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</w:tcPr>
          <w:p w:rsidR="006C4C7B" w:rsidRPr="00DE5438" w:rsidRDefault="006C4C7B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ми, государственная собственность на которые не разграничена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5,4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</w:tcPr>
          <w:p w:rsidR="006C4C7B" w:rsidRPr="00DE5438" w:rsidRDefault="006C4C7B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(муниципальными) орг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нами, казенными учреждениями, орган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 управления государственными вн</w:t>
            </w:r>
            <w:r w:rsidRPr="00DE5438">
              <w:rPr>
                <w:rFonts w:ascii="Times New Roman" w:hAnsi="Times New Roman"/>
              </w:rPr>
              <w:t>е</w:t>
            </w:r>
            <w:r w:rsidRPr="00DE543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5,4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5,4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E543B" w:rsidRDefault="006C4C7B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FE543B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C4C7B" w:rsidRPr="00FE543B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E543B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5,4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44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2095,1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2172,5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2095,1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2172,5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44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2095,1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2172,5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644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C4C7B" w:rsidRPr="00BD703F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2095,1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2172,5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жданского состояния за счет средств ф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дерального бюджета</w:t>
            </w:r>
          </w:p>
        </w:tc>
        <w:tc>
          <w:tcPr>
            <w:tcW w:w="1644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1061,3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1096,5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231,7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241,9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231,7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241,9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231,7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241,9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FC7501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C39F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C39FC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6C4C7B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1C39FC" w:rsidRDefault="006C4C7B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C4C7B" w:rsidRDefault="006C4C7B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 субсидии бюджетам муниципал</w:t>
            </w:r>
            <w:r w:rsidRPr="00054982">
              <w:rPr>
                <w:rFonts w:ascii="Times New Roman" w:hAnsi="Times New Roman"/>
                <w:bCs/>
                <w:iCs/>
              </w:rPr>
              <w:t>ь</w:t>
            </w:r>
            <w:r w:rsidRPr="00054982">
              <w:rPr>
                <w:rFonts w:ascii="Times New Roman" w:hAnsi="Times New Roman"/>
                <w:bCs/>
                <w:iCs/>
              </w:rPr>
              <w:t>ных районов на предоставление ме</w:t>
            </w:r>
            <w:r w:rsidRPr="00054982">
              <w:rPr>
                <w:rFonts w:ascii="Times New Roman" w:hAnsi="Times New Roman"/>
                <w:bCs/>
                <w:iCs/>
              </w:rPr>
              <w:t>ж</w:t>
            </w:r>
            <w:r w:rsidRPr="00054982">
              <w:rPr>
                <w:rFonts w:ascii="Times New Roman" w:hAnsi="Times New Roman"/>
                <w:bCs/>
                <w:iCs/>
              </w:rPr>
              <w:t>бюджетных трансфертов бюджетам пос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054982" w:rsidRDefault="006C4C7B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36485,5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37478,7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054982" w:rsidRDefault="006C4C7B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36485,5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37478,7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054982" w:rsidRDefault="006C4C7B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36485,5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37478,7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054982" w:rsidRDefault="006C4C7B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36485,5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37478,7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</w:t>
            </w:r>
            <w:r w:rsidRPr="00054982">
              <w:rPr>
                <w:rFonts w:ascii="Times New Roman" w:hAnsi="Times New Roman"/>
              </w:rPr>
              <w:t>ь</w:t>
            </w:r>
            <w:r w:rsidRPr="00054982">
              <w:rPr>
                <w:rFonts w:ascii="Times New Roman" w:hAnsi="Times New Roman"/>
              </w:rPr>
              <w:t>ных районов на реализацию государс</w:t>
            </w:r>
            <w:r w:rsidRPr="00054982">
              <w:rPr>
                <w:rFonts w:ascii="Times New Roman" w:hAnsi="Times New Roman"/>
              </w:rPr>
              <w:t>т</w:t>
            </w:r>
            <w:r w:rsidRPr="00054982">
              <w:rPr>
                <w:rFonts w:ascii="Times New Roman" w:hAnsi="Times New Roman"/>
              </w:rPr>
              <w:t>венных полномочий по расчету и предо</w:t>
            </w:r>
            <w:r w:rsidRPr="00054982">
              <w:rPr>
                <w:rFonts w:ascii="Times New Roman" w:hAnsi="Times New Roman"/>
              </w:rPr>
              <w:t>с</w:t>
            </w:r>
            <w:r w:rsidRPr="00054982">
              <w:rPr>
                <w:rFonts w:ascii="Times New Roman" w:hAnsi="Times New Roman"/>
              </w:rPr>
              <w:t>тавлению дотаций поселениям из реги</w:t>
            </w:r>
            <w:r w:rsidRPr="00054982">
              <w:rPr>
                <w:rFonts w:ascii="Times New Roman" w:hAnsi="Times New Roman"/>
              </w:rPr>
              <w:t>о</w:t>
            </w:r>
            <w:r w:rsidRPr="00054982">
              <w:rPr>
                <w:rFonts w:ascii="Times New Roman" w:hAnsi="Times New Roman"/>
              </w:rPr>
              <w:t>нального фонда финансовой поддержки поселений,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054982" w:rsidRDefault="006C4C7B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656,3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650,3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054982" w:rsidRDefault="006C4C7B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656,3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650,3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054982" w:rsidRDefault="006C4C7B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656,3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650,3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C4C7B" w:rsidRPr="00054982" w:rsidRDefault="006C4C7B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656,3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650,3,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BA79F5" w:rsidRDefault="006C4C7B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</w:t>
            </w:r>
            <w:r w:rsidRPr="00BA79F5">
              <w:rPr>
                <w:rFonts w:ascii="Times New Roman" w:hAnsi="Times New Roman"/>
              </w:rPr>
              <w:t>и</w:t>
            </w:r>
            <w:r w:rsidRPr="00BA79F5">
              <w:rPr>
                <w:rFonts w:ascii="Times New Roman" w:hAnsi="Times New Roman"/>
              </w:rPr>
              <w:t>сяжные заседатели федеральных судов общей юриспруденции в РФ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6,5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10,5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6,5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10,5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FC7501" w:rsidRDefault="006C4C7B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6,5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10,5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6A4670" w:rsidRDefault="006C4C7B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6C4C7B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6,5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10,5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ванности бюджетов поселений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054982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362,9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358,8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054982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362,9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358,8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Pr="00054982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362,9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358,8</w:t>
            </w:r>
          </w:p>
        </w:tc>
      </w:tr>
      <w:tr w:rsidR="006C4C7B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C4C7B" w:rsidRPr="00054982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362,9</w:t>
            </w:r>
          </w:p>
        </w:tc>
        <w:tc>
          <w:tcPr>
            <w:tcW w:w="1337" w:type="dxa"/>
            <w:vAlign w:val="bottom"/>
          </w:tcPr>
          <w:p w:rsidR="006C4C7B" w:rsidRPr="00054982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358,8</w:t>
            </w:r>
          </w:p>
        </w:tc>
      </w:tr>
      <w:tr w:rsidR="006C4C7B" w:rsidRPr="00371815" w:rsidTr="00412BB9">
        <w:trPr>
          <w:trHeight w:val="569"/>
        </w:trPr>
        <w:tc>
          <w:tcPr>
            <w:tcW w:w="4182" w:type="dxa"/>
            <w:vAlign w:val="center"/>
          </w:tcPr>
          <w:p w:rsidR="006C4C7B" w:rsidRPr="002B6547" w:rsidRDefault="006C4C7B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</w:t>
            </w:r>
            <w:r w:rsidRPr="002B6547">
              <w:rPr>
                <w:rFonts w:ascii="Times New Roman" w:hAnsi="Times New Roman"/>
              </w:rPr>
              <w:t>о</w:t>
            </w:r>
            <w:r w:rsidRPr="002B6547">
              <w:rPr>
                <w:rFonts w:ascii="Times New Roman" w:hAnsi="Times New Roman"/>
              </w:rPr>
              <w:t>технических сооружений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C4C7B" w:rsidRPr="00371815" w:rsidTr="00412BB9">
        <w:trPr>
          <w:trHeight w:val="569"/>
        </w:trPr>
        <w:tc>
          <w:tcPr>
            <w:tcW w:w="4182" w:type="dxa"/>
            <w:vAlign w:val="center"/>
          </w:tcPr>
          <w:p w:rsidR="006C4C7B" w:rsidRPr="002B6547" w:rsidRDefault="006C4C7B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C4C7B" w:rsidRPr="00371815" w:rsidTr="00412BB9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C4C7B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C4C7B" w:rsidRPr="00371815" w:rsidTr="00412BB9">
        <w:trPr>
          <w:trHeight w:val="569"/>
        </w:trPr>
        <w:tc>
          <w:tcPr>
            <w:tcW w:w="4182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C4C7B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6C4C7B" w:rsidRDefault="006C4C7B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Default="006C4C7B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644" w:type="dxa"/>
            <w:vAlign w:val="bottom"/>
          </w:tcPr>
          <w:p w:rsidR="006C4C7B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C4C7B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C4C7B" w:rsidRPr="006E0D8A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6E0D8A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60520C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3267</w:t>
            </w:r>
          </w:p>
        </w:tc>
        <w:tc>
          <w:tcPr>
            <w:tcW w:w="1337" w:type="dxa"/>
          </w:tcPr>
          <w:p w:rsidR="006C4C7B" w:rsidRPr="0060520C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3327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Default="006C4C7B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C4C7B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C4C7B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6E0D8A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C4C7B" w:rsidRPr="006E0D8A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C4C7B" w:rsidRPr="0060520C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3267</w:t>
            </w:r>
          </w:p>
        </w:tc>
        <w:tc>
          <w:tcPr>
            <w:tcW w:w="1337" w:type="dxa"/>
          </w:tcPr>
          <w:p w:rsidR="006C4C7B" w:rsidRPr="0060520C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3327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Default="006C4C7B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644" w:type="dxa"/>
            <w:vAlign w:val="bottom"/>
          </w:tcPr>
          <w:p w:rsidR="006C4C7B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C4C7B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1A0CD8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C4C7B" w:rsidRPr="001A0CD8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92" w:type="dxa"/>
            <w:vAlign w:val="bottom"/>
          </w:tcPr>
          <w:p w:rsidR="006C4C7B" w:rsidRPr="0060520C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3267</w:t>
            </w:r>
          </w:p>
        </w:tc>
        <w:tc>
          <w:tcPr>
            <w:tcW w:w="1337" w:type="dxa"/>
          </w:tcPr>
          <w:p w:rsidR="006C4C7B" w:rsidRPr="0060520C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3327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Default="006C4C7B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644" w:type="dxa"/>
            <w:vAlign w:val="bottom"/>
          </w:tcPr>
          <w:p w:rsidR="006C4C7B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C4C7B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C4C7B" w:rsidRPr="001A0CD8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C4C7B" w:rsidRPr="001A0CD8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C4C7B" w:rsidRPr="0060520C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3267</w:t>
            </w:r>
          </w:p>
        </w:tc>
        <w:tc>
          <w:tcPr>
            <w:tcW w:w="1337" w:type="dxa"/>
          </w:tcPr>
          <w:p w:rsidR="006C4C7B" w:rsidRPr="0060520C" w:rsidRDefault="006C4C7B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3327</w:t>
            </w:r>
          </w:p>
        </w:tc>
      </w:tr>
      <w:tr w:rsidR="006C4C7B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C4C7B" w:rsidRPr="00921B03" w:rsidRDefault="006C4C7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21B03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644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1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C4C7B" w:rsidRPr="00054982" w:rsidRDefault="006C4C7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C4C7B" w:rsidRPr="00565F34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643695,6</w:t>
            </w:r>
          </w:p>
        </w:tc>
        <w:tc>
          <w:tcPr>
            <w:tcW w:w="1337" w:type="dxa"/>
          </w:tcPr>
          <w:p w:rsidR="006C4C7B" w:rsidRPr="00565F34" w:rsidRDefault="006C4C7B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648616,72</w:t>
            </w:r>
          </w:p>
        </w:tc>
      </w:tr>
    </w:tbl>
    <w:p w:rsidR="006C4C7B" w:rsidRDefault="006C4C7B" w:rsidP="004F243C"/>
    <w:sectPr w:rsidR="006C4C7B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C7B" w:rsidRDefault="006C4C7B" w:rsidP="00183A23">
      <w:pPr>
        <w:spacing w:after="0" w:line="240" w:lineRule="auto"/>
      </w:pPr>
      <w:r>
        <w:separator/>
      </w:r>
    </w:p>
  </w:endnote>
  <w:endnote w:type="continuationSeparator" w:id="1">
    <w:p w:rsidR="006C4C7B" w:rsidRDefault="006C4C7B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C7B" w:rsidRDefault="006C4C7B" w:rsidP="00183A23">
      <w:pPr>
        <w:spacing w:after="0" w:line="240" w:lineRule="auto"/>
      </w:pPr>
      <w:r>
        <w:separator/>
      </w:r>
    </w:p>
  </w:footnote>
  <w:footnote w:type="continuationSeparator" w:id="1">
    <w:p w:rsidR="006C4C7B" w:rsidRDefault="006C4C7B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C7B" w:rsidRDefault="006C4C7B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21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C4C7B" w:rsidRDefault="006C4C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35D8"/>
    <w:rsid w:val="00006553"/>
    <w:rsid w:val="000133EB"/>
    <w:rsid w:val="000141B6"/>
    <w:rsid w:val="000151CC"/>
    <w:rsid w:val="00016686"/>
    <w:rsid w:val="00017E7E"/>
    <w:rsid w:val="000202ED"/>
    <w:rsid w:val="000210C9"/>
    <w:rsid w:val="00021B70"/>
    <w:rsid w:val="00022BDE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3F73"/>
    <w:rsid w:val="00054494"/>
    <w:rsid w:val="00054682"/>
    <w:rsid w:val="00054982"/>
    <w:rsid w:val="00057014"/>
    <w:rsid w:val="00060FEF"/>
    <w:rsid w:val="000618E9"/>
    <w:rsid w:val="00062A50"/>
    <w:rsid w:val="00072F6B"/>
    <w:rsid w:val="0007680F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1EAC"/>
    <w:rsid w:val="000A1FFE"/>
    <w:rsid w:val="000A691E"/>
    <w:rsid w:val="000B05F6"/>
    <w:rsid w:val="000B062E"/>
    <w:rsid w:val="000B43EF"/>
    <w:rsid w:val="000B7EC9"/>
    <w:rsid w:val="000C02F4"/>
    <w:rsid w:val="000C59D6"/>
    <w:rsid w:val="000C5B3A"/>
    <w:rsid w:val="000C5C9E"/>
    <w:rsid w:val="000D0886"/>
    <w:rsid w:val="000D1D59"/>
    <w:rsid w:val="000D53F3"/>
    <w:rsid w:val="000E229E"/>
    <w:rsid w:val="000E66AE"/>
    <w:rsid w:val="000E6734"/>
    <w:rsid w:val="000E7B5C"/>
    <w:rsid w:val="000F179E"/>
    <w:rsid w:val="00100841"/>
    <w:rsid w:val="0010374E"/>
    <w:rsid w:val="00105637"/>
    <w:rsid w:val="00112864"/>
    <w:rsid w:val="001132E0"/>
    <w:rsid w:val="001157DC"/>
    <w:rsid w:val="00115EAB"/>
    <w:rsid w:val="00117D4C"/>
    <w:rsid w:val="00122244"/>
    <w:rsid w:val="001246D3"/>
    <w:rsid w:val="0012580A"/>
    <w:rsid w:val="0013156D"/>
    <w:rsid w:val="00132610"/>
    <w:rsid w:val="00135370"/>
    <w:rsid w:val="00135ADF"/>
    <w:rsid w:val="00136468"/>
    <w:rsid w:val="00144020"/>
    <w:rsid w:val="00144538"/>
    <w:rsid w:val="0015150B"/>
    <w:rsid w:val="00152188"/>
    <w:rsid w:val="0015219C"/>
    <w:rsid w:val="00152334"/>
    <w:rsid w:val="00153BF3"/>
    <w:rsid w:val="001542E9"/>
    <w:rsid w:val="00155454"/>
    <w:rsid w:val="001600EC"/>
    <w:rsid w:val="00161B0D"/>
    <w:rsid w:val="00164471"/>
    <w:rsid w:val="00166472"/>
    <w:rsid w:val="0017081B"/>
    <w:rsid w:val="00170D14"/>
    <w:rsid w:val="001720B5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BE8"/>
    <w:rsid w:val="00187D31"/>
    <w:rsid w:val="00192B7F"/>
    <w:rsid w:val="0019315A"/>
    <w:rsid w:val="00195016"/>
    <w:rsid w:val="0019679F"/>
    <w:rsid w:val="0019707D"/>
    <w:rsid w:val="001A0CD8"/>
    <w:rsid w:val="001A0ED9"/>
    <w:rsid w:val="001A2411"/>
    <w:rsid w:val="001A2B60"/>
    <w:rsid w:val="001A3A98"/>
    <w:rsid w:val="001A531C"/>
    <w:rsid w:val="001A5EBA"/>
    <w:rsid w:val="001B04F9"/>
    <w:rsid w:val="001B1E79"/>
    <w:rsid w:val="001B328A"/>
    <w:rsid w:val="001B39A6"/>
    <w:rsid w:val="001C217B"/>
    <w:rsid w:val="001C28E3"/>
    <w:rsid w:val="001C3881"/>
    <w:rsid w:val="001C39FC"/>
    <w:rsid w:val="001C4607"/>
    <w:rsid w:val="001C4C82"/>
    <w:rsid w:val="001D3D30"/>
    <w:rsid w:val="001D4411"/>
    <w:rsid w:val="001E332C"/>
    <w:rsid w:val="001E61F9"/>
    <w:rsid w:val="001E65CC"/>
    <w:rsid w:val="001E6AE1"/>
    <w:rsid w:val="001E6EFA"/>
    <w:rsid w:val="001E7059"/>
    <w:rsid w:val="001F1A8D"/>
    <w:rsid w:val="00201059"/>
    <w:rsid w:val="00204EE0"/>
    <w:rsid w:val="00213F39"/>
    <w:rsid w:val="00214994"/>
    <w:rsid w:val="002202C1"/>
    <w:rsid w:val="00220C2E"/>
    <w:rsid w:val="0022453D"/>
    <w:rsid w:val="0022582F"/>
    <w:rsid w:val="00227D58"/>
    <w:rsid w:val="00233748"/>
    <w:rsid w:val="00234585"/>
    <w:rsid w:val="002349CF"/>
    <w:rsid w:val="0023772D"/>
    <w:rsid w:val="00245210"/>
    <w:rsid w:val="00252170"/>
    <w:rsid w:val="002527C1"/>
    <w:rsid w:val="00253562"/>
    <w:rsid w:val="002575D2"/>
    <w:rsid w:val="00262FC4"/>
    <w:rsid w:val="00263D28"/>
    <w:rsid w:val="00263ED9"/>
    <w:rsid w:val="00263EEE"/>
    <w:rsid w:val="00263EFA"/>
    <w:rsid w:val="002672ED"/>
    <w:rsid w:val="00270201"/>
    <w:rsid w:val="0027306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A1C58"/>
    <w:rsid w:val="002A2756"/>
    <w:rsid w:val="002A37AF"/>
    <w:rsid w:val="002A6F2E"/>
    <w:rsid w:val="002B64BA"/>
    <w:rsid w:val="002B6547"/>
    <w:rsid w:val="002B7C41"/>
    <w:rsid w:val="002D059A"/>
    <w:rsid w:val="002D144F"/>
    <w:rsid w:val="002D24C8"/>
    <w:rsid w:val="002D3392"/>
    <w:rsid w:val="002D403A"/>
    <w:rsid w:val="002D4471"/>
    <w:rsid w:val="002D52EC"/>
    <w:rsid w:val="002D792B"/>
    <w:rsid w:val="002E038B"/>
    <w:rsid w:val="002E63DE"/>
    <w:rsid w:val="002E73E2"/>
    <w:rsid w:val="002E7F95"/>
    <w:rsid w:val="002F02B4"/>
    <w:rsid w:val="002F1529"/>
    <w:rsid w:val="002F3208"/>
    <w:rsid w:val="002F6258"/>
    <w:rsid w:val="003022B0"/>
    <w:rsid w:val="003029FA"/>
    <w:rsid w:val="00304F23"/>
    <w:rsid w:val="003055DC"/>
    <w:rsid w:val="00305DD2"/>
    <w:rsid w:val="00310682"/>
    <w:rsid w:val="00321967"/>
    <w:rsid w:val="00323750"/>
    <w:rsid w:val="00324251"/>
    <w:rsid w:val="00324F08"/>
    <w:rsid w:val="00325320"/>
    <w:rsid w:val="00326216"/>
    <w:rsid w:val="00330B9B"/>
    <w:rsid w:val="00336CF1"/>
    <w:rsid w:val="003406FF"/>
    <w:rsid w:val="00341326"/>
    <w:rsid w:val="00341A22"/>
    <w:rsid w:val="00341B7F"/>
    <w:rsid w:val="00342FDF"/>
    <w:rsid w:val="00343F57"/>
    <w:rsid w:val="003442A0"/>
    <w:rsid w:val="00347E57"/>
    <w:rsid w:val="003524A3"/>
    <w:rsid w:val="00354900"/>
    <w:rsid w:val="00356372"/>
    <w:rsid w:val="0036030E"/>
    <w:rsid w:val="00361527"/>
    <w:rsid w:val="00363E08"/>
    <w:rsid w:val="00367248"/>
    <w:rsid w:val="00371815"/>
    <w:rsid w:val="003805A2"/>
    <w:rsid w:val="003812EE"/>
    <w:rsid w:val="00382CA7"/>
    <w:rsid w:val="003856CF"/>
    <w:rsid w:val="00385A2D"/>
    <w:rsid w:val="003864F7"/>
    <w:rsid w:val="0038782B"/>
    <w:rsid w:val="00392BA0"/>
    <w:rsid w:val="00395AEC"/>
    <w:rsid w:val="003A42A2"/>
    <w:rsid w:val="003A4BBE"/>
    <w:rsid w:val="003A5488"/>
    <w:rsid w:val="003A578D"/>
    <w:rsid w:val="003A714B"/>
    <w:rsid w:val="003B0CE7"/>
    <w:rsid w:val="003C1406"/>
    <w:rsid w:val="003C2F9B"/>
    <w:rsid w:val="003C3450"/>
    <w:rsid w:val="003C3F90"/>
    <w:rsid w:val="003C4436"/>
    <w:rsid w:val="003C6A75"/>
    <w:rsid w:val="003C71E8"/>
    <w:rsid w:val="003D0942"/>
    <w:rsid w:val="003D0BAF"/>
    <w:rsid w:val="003D0BF0"/>
    <w:rsid w:val="003D0C0F"/>
    <w:rsid w:val="003D3C45"/>
    <w:rsid w:val="003E00F6"/>
    <w:rsid w:val="003E36D4"/>
    <w:rsid w:val="003E3C52"/>
    <w:rsid w:val="003E3E80"/>
    <w:rsid w:val="003E66B8"/>
    <w:rsid w:val="003E6D05"/>
    <w:rsid w:val="003F095A"/>
    <w:rsid w:val="003F1DAE"/>
    <w:rsid w:val="003F25A2"/>
    <w:rsid w:val="003F45B9"/>
    <w:rsid w:val="003F6B70"/>
    <w:rsid w:val="003F7588"/>
    <w:rsid w:val="004005E1"/>
    <w:rsid w:val="00401082"/>
    <w:rsid w:val="0040302D"/>
    <w:rsid w:val="00406FDE"/>
    <w:rsid w:val="00410BD0"/>
    <w:rsid w:val="0041208F"/>
    <w:rsid w:val="00412100"/>
    <w:rsid w:val="00412BB9"/>
    <w:rsid w:val="0041459A"/>
    <w:rsid w:val="004170A9"/>
    <w:rsid w:val="00422329"/>
    <w:rsid w:val="00422CAC"/>
    <w:rsid w:val="00423E84"/>
    <w:rsid w:val="004249FF"/>
    <w:rsid w:val="004272A9"/>
    <w:rsid w:val="0043463A"/>
    <w:rsid w:val="00435C58"/>
    <w:rsid w:val="00441012"/>
    <w:rsid w:val="0044519A"/>
    <w:rsid w:val="00446E32"/>
    <w:rsid w:val="00447150"/>
    <w:rsid w:val="00452DF9"/>
    <w:rsid w:val="004530A5"/>
    <w:rsid w:val="00456491"/>
    <w:rsid w:val="00460392"/>
    <w:rsid w:val="00465269"/>
    <w:rsid w:val="0046681A"/>
    <w:rsid w:val="00467065"/>
    <w:rsid w:val="004674DC"/>
    <w:rsid w:val="00471DE8"/>
    <w:rsid w:val="0047280B"/>
    <w:rsid w:val="004731B3"/>
    <w:rsid w:val="004813D3"/>
    <w:rsid w:val="00483EB9"/>
    <w:rsid w:val="00484AA0"/>
    <w:rsid w:val="004850CB"/>
    <w:rsid w:val="00494394"/>
    <w:rsid w:val="00494811"/>
    <w:rsid w:val="00497595"/>
    <w:rsid w:val="004A08C7"/>
    <w:rsid w:val="004A1873"/>
    <w:rsid w:val="004A5100"/>
    <w:rsid w:val="004A5322"/>
    <w:rsid w:val="004A5DBF"/>
    <w:rsid w:val="004B0834"/>
    <w:rsid w:val="004B1ED1"/>
    <w:rsid w:val="004B280E"/>
    <w:rsid w:val="004B297C"/>
    <w:rsid w:val="004B2CA9"/>
    <w:rsid w:val="004C0C25"/>
    <w:rsid w:val="004C0C9F"/>
    <w:rsid w:val="004C0D7C"/>
    <w:rsid w:val="004C1B66"/>
    <w:rsid w:val="004C1F77"/>
    <w:rsid w:val="004C3919"/>
    <w:rsid w:val="004C4EEA"/>
    <w:rsid w:val="004C53EF"/>
    <w:rsid w:val="004C567B"/>
    <w:rsid w:val="004C67D7"/>
    <w:rsid w:val="004D1067"/>
    <w:rsid w:val="004D63D0"/>
    <w:rsid w:val="004E1865"/>
    <w:rsid w:val="004E2773"/>
    <w:rsid w:val="004E3ED0"/>
    <w:rsid w:val="004E4C18"/>
    <w:rsid w:val="004F05F7"/>
    <w:rsid w:val="004F243C"/>
    <w:rsid w:val="004F5A20"/>
    <w:rsid w:val="00501588"/>
    <w:rsid w:val="0050508C"/>
    <w:rsid w:val="00510920"/>
    <w:rsid w:val="00512051"/>
    <w:rsid w:val="00521E40"/>
    <w:rsid w:val="005231D1"/>
    <w:rsid w:val="00530739"/>
    <w:rsid w:val="00531590"/>
    <w:rsid w:val="0053480E"/>
    <w:rsid w:val="00544FE7"/>
    <w:rsid w:val="0054589A"/>
    <w:rsid w:val="00545A5D"/>
    <w:rsid w:val="005519A5"/>
    <w:rsid w:val="00552325"/>
    <w:rsid w:val="00554794"/>
    <w:rsid w:val="00556506"/>
    <w:rsid w:val="00557EBD"/>
    <w:rsid w:val="00561DB1"/>
    <w:rsid w:val="00565F34"/>
    <w:rsid w:val="005663C1"/>
    <w:rsid w:val="00570A0D"/>
    <w:rsid w:val="005723C8"/>
    <w:rsid w:val="00572C19"/>
    <w:rsid w:val="00573674"/>
    <w:rsid w:val="005746AF"/>
    <w:rsid w:val="00574D60"/>
    <w:rsid w:val="00575582"/>
    <w:rsid w:val="0057718C"/>
    <w:rsid w:val="00581F8E"/>
    <w:rsid w:val="005821F1"/>
    <w:rsid w:val="0059124A"/>
    <w:rsid w:val="00592702"/>
    <w:rsid w:val="00592A62"/>
    <w:rsid w:val="00593844"/>
    <w:rsid w:val="00593D0D"/>
    <w:rsid w:val="005A0B91"/>
    <w:rsid w:val="005A1643"/>
    <w:rsid w:val="005A2A27"/>
    <w:rsid w:val="005A3FA8"/>
    <w:rsid w:val="005A4960"/>
    <w:rsid w:val="005A5181"/>
    <w:rsid w:val="005A65AF"/>
    <w:rsid w:val="005A718A"/>
    <w:rsid w:val="005B035D"/>
    <w:rsid w:val="005B2224"/>
    <w:rsid w:val="005B3471"/>
    <w:rsid w:val="005B5624"/>
    <w:rsid w:val="005B57D8"/>
    <w:rsid w:val="005B6326"/>
    <w:rsid w:val="005C1340"/>
    <w:rsid w:val="005C2F66"/>
    <w:rsid w:val="005C364F"/>
    <w:rsid w:val="005C4788"/>
    <w:rsid w:val="005C6124"/>
    <w:rsid w:val="005C6829"/>
    <w:rsid w:val="005C753B"/>
    <w:rsid w:val="005C7689"/>
    <w:rsid w:val="005D0271"/>
    <w:rsid w:val="005D1BD6"/>
    <w:rsid w:val="005D50D8"/>
    <w:rsid w:val="005D732C"/>
    <w:rsid w:val="005D75CB"/>
    <w:rsid w:val="005E0D1E"/>
    <w:rsid w:val="005E1AEA"/>
    <w:rsid w:val="005E6986"/>
    <w:rsid w:val="005E6C47"/>
    <w:rsid w:val="005E7B05"/>
    <w:rsid w:val="005F223E"/>
    <w:rsid w:val="005F4C75"/>
    <w:rsid w:val="005F6813"/>
    <w:rsid w:val="005F69B4"/>
    <w:rsid w:val="00601627"/>
    <w:rsid w:val="00601F7B"/>
    <w:rsid w:val="00603EBF"/>
    <w:rsid w:val="0060512B"/>
    <w:rsid w:val="0060520C"/>
    <w:rsid w:val="00606FFB"/>
    <w:rsid w:val="00610BAD"/>
    <w:rsid w:val="00610CF7"/>
    <w:rsid w:val="006110FE"/>
    <w:rsid w:val="00611A78"/>
    <w:rsid w:val="00611EBD"/>
    <w:rsid w:val="006142A4"/>
    <w:rsid w:val="0062038A"/>
    <w:rsid w:val="00622ECF"/>
    <w:rsid w:val="00634B29"/>
    <w:rsid w:val="00636949"/>
    <w:rsid w:val="0063750C"/>
    <w:rsid w:val="00642C14"/>
    <w:rsid w:val="006508F6"/>
    <w:rsid w:val="00650BE7"/>
    <w:rsid w:val="00653C7F"/>
    <w:rsid w:val="00654376"/>
    <w:rsid w:val="00660AB0"/>
    <w:rsid w:val="00661616"/>
    <w:rsid w:val="006620A5"/>
    <w:rsid w:val="00662EB2"/>
    <w:rsid w:val="00665AED"/>
    <w:rsid w:val="006660ED"/>
    <w:rsid w:val="006672AE"/>
    <w:rsid w:val="0066777E"/>
    <w:rsid w:val="00670842"/>
    <w:rsid w:val="00671B52"/>
    <w:rsid w:val="00676E4C"/>
    <w:rsid w:val="0068032A"/>
    <w:rsid w:val="00680637"/>
    <w:rsid w:val="00686D59"/>
    <w:rsid w:val="00687FD3"/>
    <w:rsid w:val="006941D6"/>
    <w:rsid w:val="0069614D"/>
    <w:rsid w:val="0069631A"/>
    <w:rsid w:val="00696532"/>
    <w:rsid w:val="00697778"/>
    <w:rsid w:val="006A2CB5"/>
    <w:rsid w:val="006A2F1E"/>
    <w:rsid w:val="006A4670"/>
    <w:rsid w:val="006A5C90"/>
    <w:rsid w:val="006A6255"/>
    <w:rsid w:val="006A62BE"/>
    <w:rsid w:val="006B1A20"/>
    <w:rsid w:val="006B57FB"/>
    <w:rsid w:val="006B74C9"/>
    <w:rsid w:val="006C3B77"/>
    <w:rsid w:val="006C3F81"/>
    <w:rsid w:val="006C4B57"/>
    <w:rsid w:val="006C4C7B"/>
    <w:rsid w:val="006C5137"/>
    <w:rsid w:val="006C6D31"/>
    <w:rsid w:val="006C794C"/>
    <w:rsid w:val="006D21F1"/>
    <w:rsid w:val="006D2D02"/>
    <w:rsid w:val="006D2E11"/>
    <w:rsid w:val="006D3297"/>
    <w:rsid w:val="006D37BF"/>
    <w:rsid w:val="006D39F6"/>
    <w:rsid w:val="006E0B33"/>
    <w:rsid w:val="006E0D8A"/>
    <w:rsid w:val="006E349A"/>
    <w:rsid w:val="006E34F9"/>
    <w:rsid w:val="006E364C"/>
    <w:rsid w:val="006E3A21"/>
    <w:rsid w:val="006F0A4B"/>
    <w:rsid w:val="006F0C32"/>
    <w:rsid w:val="006F2104"/>
    <w:rsid w:val="006F21C7"/>
    <w:rsid w:val="006F6A86"/>
    <w:rsid w:val="006F78B7"/>
    <w:rsid w:val="0070234C"/>
    <w:rsid w:val="00706957"/>
    <w:rsid w:val="007102D9"/>
    <w:rsid w:val="00710F7F"/>
    <w:rsid w:val="0071165C"/>
    <w:rsid w:val="00712B85"/>
    <w:rsid w:val="00715FB7"/>
    <w:rsid w:val="0072129B"/>
    <w:rsid w:val="007225B9"/>
    <w:rsid w:val="00724041"/>
    <w:rsid w:val="00724A49"/>
    <w:rsid w:val="0073225A"/>
    <w:rsid w:val="007327CB"/>
    <w:rsid w:val="00732E3E"/>
    <w:rsid w:val="007344C3"/>
    <w:rsid w:val="0073487A"/>
    <w:rsid w:val="00735E3E"/>
    <w:rsid w:val="007433AB"/>
    <w:rsid w:val="0074372D"/>
    <w:rsid w:val="00745DEA"/>
    <w:rsid w:val="007461BC"/>
    <w:rsid w:val="00746502"/>
    <w:rsid w:val="0074768D"/>
    <w:rsid w:val="00750364"/>
    <w:rsid w:val="00751944"/>
    <w:rsid w:val="00752A03"/>
    <w:rsid w:val="00753BB9"/>
    <w:rsid w:val="00755B4B"/>
    <w:rsid w:val="00762B91"/>
    <w:rsid w:val="00763BB1"/>
    <w:rsid w:val="00770083"/>
    <w:rsid w:val="00770F55"/>
    <w:rsid w:val="00771B79"/>
    <w:rsid w:val="00773C1A"/>
    <w:rsid w:val="00775BF3"/>
    <w:rsid w:val="00781A6F"/>
    <w:rsid w:val="00782284"/>
    <w:rsid w:val="007841AD"/>
    <w:rsid w:val="007849B3"/>
    <w:rsid w:val="00785EAC"/>
    <w:rsid w:val="007861CD"/>
    <w:rsid w:val="00786A3A"/>
    <w:rsid w:val="007878CC"/>
    <w:rsid w:val="00795C1B"/>
    <w:rsid w:val="00796435"/>
    <w:rsid w:val="00796B42"/>
    <w:rsid w:val="007A00A3"/>
    <w:rsid w:val="007A1B29"/>
    <w:rsid w:val="007A60DE"/>
    <w:rsid w:val="007B12EC"/>
    <w:rsid w:val="007B2A40"/>
    <w:rsid w:val="007B2D98"/>
    <w:rsid w:val="007B4787"/>
    <w:rsid w:val="007C1838"/>
    <w:rsid w:val="007C27B1"/>
    <w:rsid w:val="007C38ED"/>
    <w:rsid w:val="007C3E79"/>
    <w:rsid w:val="007C43D0"/>
    <w:rsid w:val="007C4949"/>
    <w:rsid w:val="007C642E"/>
    <w:rsid w:val="007C66D1"/>
    <w:rsid w:val="007C777E"/>
    <w:rsid w:val="007D05D8"/>
    <w:rsid w:val="007D3C55"/>
    <w:rsid w:val="007D42DA"/>
    <w:rsid w:val="007D73F7"/>
    <w:rsid w:val="007E0212"/>
    <w:rsid w:val="007E0FFE"/>
    <w:rsid w:val="007E4AB1"/>
    <w:rsid w:val="007E6715"/>
    <w:rsid w:val="007E772F"/>
    <w:rsid w:val="007F02AA"/>
    <w:rsid w:val="007F2242"/>
    <w:rsid w:val="007F50F4"/>
    <w:rsid w:val="007F5E43"/>
    <w:rsid w:val="008071D5"/>
    <w:rsid w:val="008072EE"/>
    <w:rsid w:val="0081156F"/>
    <w:rsid w:val="008117B6"/>
    <w:rsid w:val="008124DC"/>
    <w:rsid w:val="00813C38"/>
    <w:rsid w:val="00814A7A"/>
    <w:rsid w:val="00814AF9"/>
    <w:rsid w:val="00815E93"/>
    <w:rsid w:val="00817032"/>
    <w:rsid w:val="00821AB2"/>
    <w:rsid w:val="00823F3F"/>
    <w:rsid w:val="008242B6"/>
    <w:rsid w:val="00826CCF"/>
    <w:rsid w:val="008275F4"/>
    <w:rsid w:val="00831CE3"/>
    <w:rsid w:val="00837A08"/>
    <w:rsid w:val="00845472"/>
    <w:rsid w:val="008543F1"/>
    <w:rsid w:val="00854AE2"/>
    <w:rsid w:val="00854E8D"/>
    <w:rsid w:val="0085607C"/>
    <w:rsid w:val="0085699D"/>
    <w:rsid w:val="00862134"/>
    <w:rsid w:val="0086258A"/>
    <w:rsid w:val="00863C2D"/>
    <w:rsid w:val="0086630B"/>
    <w:rsid w:val="00866908"/>
    <w:rsid w:val="00871641"/>
    <w:rsid w:val="0087546C"/>
    <w:rsid w:val="00876A51"/>
    <w:rsid w:val="00876AEB"/>
    <w:rsid w:val="00882EC4"/>
    <w:rsid w:val="00885857"/>
    <w:rsid w:val="00886DD0"/>
    <w:rsid w:val="00887AB5"/>
    <w:rsid w:val="00892B04"/>
    <w:rsid w:val="0089409E"/>
    <w:rsid w:val="00895879"/>
    <w:rsid w:val="00895AE5"/>
    <w:rsid w:val="0089789F"/>
    <w:rsid w:val="008A00B0"/>
    <w:rsid w:val="008A4862"/>
    <w:rsid w:val="008A5856"/>
    <w:rsid w:val="008A5986"/>
    <w:rsid w:val="008B3313"/>
    <w:rsid w:val="008B56FF"/>
    <w:rsid w:val="008C0078"/>
    <w:rsid w:val="008C37B8"/>
    <w:rsid w:val="008C3E59"/>
    <w:rsid w:val="008C5353"/>
    <w:rsid w:val="008C5450"/>
    <w:rsid w:val="008D3E04"/>
    <w:rsid w:val="008D4E11"/>
    <w:rsid w:val="008D51D1"/>
    <w:rsid w:val="008D7284"/>
    <w:rsid w:val="008E0641"/>
    <w:rsid w:val="008E65EE"/>
    <w:rsid w:val="008E6C5F"/>
    <w:rsid w:val="008F3AAB"/>
    <w:rsid w:val="008F4354"/>
    <w:rsid w:val="008F5BDD"/>
    <w:rsid w:val="008F5C4F"/>
    <w:rsid w:val="0090007A"/>
    <w:rsid w:val="00901810"/>
    <w:rsid w:val="00905E81"/>
    <w:rsid w:val="00905FD3"/>
    <w:rsid w:val="00907C9E"/>
    <w:rsid w:val="00910649"/>
    <w:rsid w:val="00913093"/>
    <w:rsid w:val="00913CA2"/>
    <w:rsid w:val="009146DD"/>
    <w:rsid w:val="00914C48"/>
    <w:rsid w:val="0091703C"/>
    <w:rsid w:val="00917CB4"/>
    <w:rsid w:val="00921B03"/>
    <w:rsid w:val="00922260"/>
    <w:rsid w:val="00924D7B"/>
    <w:rsid w:val="009305E3"/>
    <w:rsid w:val="00931686"/>
    <w:rsid w:val="00933F4C"/>
    <w:rsid w:val="0093438A"/>
    <w:rsid w:val="00940F6B"/>
    <w:rsid w:val="00942459"/>
    <w:rsid w:val="00945974"/>
    <w:rsid w:val="0094767F"/>
    <w:rsid w:val="0095069F"/>
    <w:rsid w:val="009538F6"/>
    <w:rsid w:val="00955596"/>
    <w:rsid w:val="00956641"/>
    <w:rsid w:val="009639A2"/>
    <w:rsid w:val="0096456D"/>
    <w:rsid w:val="009647E4"/>
    <w:rsid w:val="00964AF4"/>
    <w:rsid w:val="00966D54"/>
    <w:rsid w:val="009713E5"/>
    <w:rsid w:val="00973C31"/>
    <w:rsid w:val="009756A6"/>
    <w:rsid w:val="0097604B"/>
    <w:rsid w:val="00987527"/>
    <w:rsid w:val="00987A0E"/>
    <w:rsid w:val="00992913"/>
    <w:rsid w:val="00994B0B"/>
    <w:rsid w:val="00995D5E"/>
    <w:rsid w:val="00996605"/>
    <w:rsid w:val="009A1505"/>
    <w:rsid w:val="009A30BB"/>
    <w:rsid w:val="009A38DC"/>
    <w:rsid w:val="009A46C1"/>
    <w:rsid w:val="009A6A8D"/>
    <w:rsid w:val="009A7087"/>
    <w:rsid w:val="009B0058"/>
    <w:rsid w:val="009B3FB0"/>
    <w:rsid w:val="009B3FD4"/>
    <w:rsid w:val="009B510C"/>
    <w:rsid w:val="009B7FED"/>
    <w:rsid w:val="009C1947"/>
    <w:rsid w:val="009C37EA"/>
    <w:rsid w:val="009C5D99"/>
    <w:rsid w:val="009C67BA"/>
    <w:rsid w:val="009C7F5C"/>
    <w:rsid w:val="009D0715"/>
    <w:rsid w:val="009D13FF"/>
    <w:rsid w:val="009D2F16"/>
    <w:rsid w:val="009D524F"/>
    <w:rsid w:val="009D5A05"/>
    <w:rsid w:val="009D5AE8"/>
    <w:rsid w:val="009D7D39"/>
    <w:rsid w:val="009E22CC"/>
    <w:rsid w:val="009E2BD8"/>
    <w:rsid w:val="009E45A3"/>
    <w:rsid w:val="009E46A7"/>
    <w:rsid w:val="009F37E8"/>
    <w:rsid w:val="009F3F3E"/>
    <w:rsid w:val="009F50A1"/>
    <w:rsid w:val="009F7EAF"/>
    <w:rsid w:val="00A00208"/>
    <w:rsid w:val="00A02482"/>
    <w:rsid w:val="00A04EA1"/>
    <w:rsid w:val="00A0551F"/>
    <w:rsid w:val="00A06A58"/>
    <w:rsid w:val="00A07181"/>
    <w:rsid w:val="00A144E8"/>
    <w:rsid w:val="00A16DEB"/>
    <w:rsid w:val="00A20149"/>
    <w:rsid w:val="00A20A22"/>
    <w:rsid w:val="00A20EFE"/>
    <w:rsid w:val="00A268BD"/>
    <w:rsid w:val="00A27076"/>
    <w:rsid w:val="00A275A8"/>
    <w:rsid w:val="00A3794A"/>
    <w:rsid w:val="00A408A9"/>
    <w:rsid w:val="00A44084"/>
    <w:rsid w:val="00A45075"/>
    <w:rsid w:val="00A45AC2"/>
    <w:rsid w:val="00A46837"/>
    <w:rsid w:val="00A469EE"/>
    <w:rsid w:val="00A52DD5"/>
    <w:rsid w:val="00A52E49"/>
    <w:rsid w:val="00A60637"/>
    <w:rsid w:val="00A63EF6"/>
    <w:rsid w:val="00A67EC9"/>
    <w:rsid w:val="00A71F79"/>
    <w:rsid w:val="00A73826"/>
    <w:rsid w:val="00A75864"/>
    <w:rsid w:val="00A76068"/>
    <w:rsid w:val="00A80BFC"/>
    <w:rsid w:val="00A812F9"/>
    <w:rsid w:val="00A84ED8"/>
    <w:rsid w:val="00A85485"/>
    <w:rsid w:val="00A85884"/>
    <w:rsid w:val="00A8783D"/>
    <w:rsid w:val="00A87E1E"/>
    <w:rsid w:val="00A91543"/>
    <w:rsid w:val="00A9517C"/>
    <w:rsid w:val="00A95CA0"/>
    <w:rsid w:val="00A976D6"/>
    <w:rsid w:val="00AA0DF5"/>
    <w:rsid w:val="00AA21D6"/>
    <w:rsid w:val="00AA243D"/>
    <w:rsid w:val="00AA38DD"/>
    <w:rsid w:val="00AA5281"/>
    <w:rsid w:val="00AA725F"/>
    <w:rsid w:val="00AA74FD"/>
    <w:rsid w:val="00AA75C3"/>
    <w:rsid w:val="00AB29C9"/>
    <w:rsid w:val="00AB593A"/>
    <w:rsid w:val="00AC5E76"/>
    <w:rsid w:val="00AD1E6D"/>
    <w:rsid w:val="00AD35CB"/>
    <w:rsid w:val="00AD39CB"/>
    <w:rsid w:val="00AD6D54"/>
    <w:rsid w:val="00AD7326"/>
    <w:rsid w:val="00AD760B"/>
    <w:rsid w:val="00AE0078"/>
    <w:rsid w:val="00AE0329"/>
    <w:rsid w:val="00AE11B4"/>
    <w:rsid w:val="00AE18A4"/>
    <w:rsid w:val="00AE51B9"/>
    <w:rsid w:val="00AE60D0"/>
    <w:rsid w:val="00AE6BF6"/>
    <w:rsid w:val="00AE6C68"/>
    <w:rsid w:val="00AF2391"/>
    <w:rsid w:val="00AF5426"/>
    <w:rsid w:val="00AF6AE7"/>
    <w:rsid w:val="00AF6C9C"/>
    <w:rsid w:val="00B01A2A"/>
    <w:rsid w:val="00B02512"/>
    <w:rsid w:val="00B04E3C"/>
    <w:rsid w:val="00B0573F"/>
    <w:rsid w:val="00B07D60"/>
    <w:rsid w:val="00B10E18"/>
    <w:rsid w:val="00B10E9F"/>
    <w:rsid w:val="00B14A2D"/>
    <w:rsid w:val="00B15608"/>
    <w:rsid w:val="00B15758"/>
    <w:rsid w:val="00B2404E"/>
    <w:rsid w:val="00B25CA8"/>
    <w:rsid w:val="00B25CC8"/>
    <w:rsid w:val="00B269D9"/>
    <w:rsid w:val="00B30040"/>
    <w:rsid w:val="00B303BA"/>
    <w:rsid w:val="00B3040C"/>
    <w:rsid w:val="00B3116F"/>
    <w:rsid w:val="00B348C7"/>
    <w:rsid w:val="00B507D8"/>
    <w:rsid w:val="00B50AA0"/>
    <w:rsid w:val="00B5238C"/>
    <w:rsid w:val="00B52537"/>
    <w:rsid w:val="00B548A1"/>
    <w:rsid w:val="00B54B3E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1A04"/>
    <w:rsid w:val="00B92C23"/>
    <w:rsid w:val="00B936B1"/>
    <w:rsid w:val="00B95632"/>
    <w:rsid w:val="00BA0ACA"/>
    <w:rsid w:val="00BA36CE"/>
    <w:rsid w:val="00BA3806"/>
    <w:rsid w:val="00BA5BAA"/>
    <w:rsid w:val="00BA7607"/>
    <w:rsid w:val="00BA79F5"/>
    <w:rsid w:val="00BA7E56"/>
    <w:rsid w:val="00BB001F"/>
    <w:rsid w:val="00BB1639"/>
    <w:rsid w:val="00BB79C4"/>
    <w:rsid w:val="00BB7F25"/>
    <w:rsid w:val="00BC2CD3"/>
    <w:rsid w:val="00BC39C6"/>
    <w:rsid w:val="00BC58E0"/>
    <w:rsid w:val="00BC6F65"/>
    <w:rsid w:val="00BC71A1"/>
    <w:rsid w:val="00BD02B7"/>
    <w:rsid w:val="00BD0EC6"/>
    <w:rsid w:val="00BD4FFC"/>
    <w:rsid w:val="00BD6FCE"/>
    <w:rsid w:val="00BD703F"/>
    <w:rsid w:val="00BD7520"/>
    <w:rsid w:val="00BD7C5E"/>
    <w:rsid w:val="00BE43CA"/>
    <w:rsid w:val="00BE6A9B"/>
    <w:rsid w:val="00BE7894"/>
    <w:rsid w:val="00BF0229"/>
    <w:rsid w:val="00BF2B94"/>
    <w:rsid w:val="00BF34E9"/>
    <w:rsid w:val="00BF3DD1"/>
    <w:rsid w:val="00BF47B2"/>
    <w:rsid w:val="00BF6EC8"/>
    <w:rsid w:val="00C04BC5"/>
    <w:rsid w:val="00C118DC"/>
    <w:rsid w:val="00C158D7"/>
    <w:rsid w:val="00C21D9A"/>
    <w:rsid w:val="00C22E90"/>
    <w:rsid w:val="00C2445D"/>
    <w:rsid w:val="00C31184"/>
    <w:rsid w:val="00C3484C"/>
    <w:rsid w:val="00C372A3"/>
    <w:rsid w:val="00C43657"/>
    <w:rsid w:val="00C4515F"/>
    <w:rsid w:val="00C4763B"/>
    <w:rsid w:val="00C47EC7"/>
    <w:rsid w:val="00C55934"/>
    <w:rsid w:val="00C57B15"/>
    <w:rsid w:val="00C6431F"/>
    <w:rsid w:val="00C65649"/>
    <w:rsid w:val="00C66378"/>
    <w:rsid w:val="00C717FD"/>
    <w:rsid w:val="00C72701"/>
    <w:rsid w:val="00C80EBB"/>
    <w:rsid w:val="00C8273B"/>
    <w:rsid w:val="00C83ECA"/>
    <w:rsid w:val="00C84AB8"/>
    <w:rsid w:val="00C85C72"/>
    <w:rsid w:val="00C91A97"/>
    <w:rsid w:val="00C93271"/>
    <w:rsid w:val="00C9727A"/>
    <w:rsid w:val="00CA0D68"/>
    <w:rsid w:val="00CA1A75"/>
    <w:rsid w:val="00CA222C"/>
    <w:rsid w:val="00CA3291"/>
    <w:rsid w:val="00CA35C2"/>
    <w:rsid w:val="00CA5280"/>
    <w:rsid w:val="00CA61A0"/>
    <w:rsid w:val="00CA66B3"/>
    <w:rsid w:val="00CB0246"/>
    <w:rsid w:val="00CB263A"/>
    <w:rsid w:val="00CB2F47"/>
    <w:rsid w:val="00CB61A8"/>
    <w:rsid w:val="00CB7EBA"/>
    <w:rsid w:val="00CC1249"/>
    <w:rsid w:val="00CC51C7"/>
    <w:rsid w:val="00CC526C"/>
    <w:rsid w:val="00CC61C8"/>
    <w:rsid w:val="00CD1703"/>
    <w:rsid w:val="00CD6202"/>
    <w:rsid w:val="00CE0DE3"/>
    <w:rsid w:val="00CE0FF2"/>
    <w:rsid w:val="00CE5EEF"/>
    <w:rsid w:val="00CF105A"/>
    <w:rsid w:val="00CF2026"/>
    <w:rsid w:val="00CF5F4A"/>
    <w:rsid w:val="00D00BD5"/>
    <w:rsid w:val="00D02C18"/>
    <w:rsid w:val="00D0559F"/>
    <w:rsid w:val="00D05944"/>
    <w:rsid w:val="00D06B7E"/>
    <w:rsid w:val="00D1087B"/>
    <w:rsid w:val="00D122E6"/>
    <w:rsid w:val="00D17C28"/>
    <w:rsid w:val="00D23267"/>
    <w:rsid w:val="00D2329A"/>
    <w:rsid w:val="00D23454"/>
    <w:rsid w:val="00D23A2A"/>
    <w:rsid w:val="00D24386"/>
    <w:rsid w:val="00D24C37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6AE0"/>
    <w:rsid w:val="00D5754F"/>
    <w:rsid w:val="00D63C14"/>
    <w:rsid w:val="00D64F1F"/>
    <w:rsid w:val="00D65438"/>
    <w:rsid w:val="00D671A9"/>
    <w:rsid w:val="00D70784"/>
    <w:rsid w:val="00D72748"/>
    <w:rsid w:val="00D727F9"/>
    <w:rsid w:val="00D76776"/>
    <w:rsid w:val="00D76D7C"/>
    <w:rsid w:val="00D776DD"/>
    <w:rsid w:val="00D83496"/>
    <w:rsid w:val="00D84280"/>
    <w:rsid w:val="00D84735"/>
    <w:rsid w:val="00D865ED"/>
    <w:rsid w:val="00D974BA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10D6"/>
    <w:rsid w:val="00DE3438"/>
    <w:rsid w:val="00DE3AFD"/>
    <w:rsid w:val="00DE3C5C"/>
    <w:rsid w:val="00DE5438"/>
    <w:rsid w:val="00DE5A4D"/>
    <w:rsid w:val="00DF2FC6"/>
    <w:rsid w:val="00DF7A89"/>
    <w:rsid w:val="00E038EA"/>
    <w:rsid w:val="00E0516D"/>
    <w:rsid w:val="00E05D51"/>
    <w:rsid w:val="00E104D4"/>
    <w:rsid w:val="00E11EF3"/>
    <w:rsid w:val="00E16031"/>
    <w:rsid w:val="00E1603A"/>
    <w:rsid w:val="00E16135"/>
    <w:rsid w:val="00E1660F"/>
    <w:rsid w:val="00E17CA8"/>
    <w:rsid w:val="00E212CE"/>
    <w:rsid w:val="00E21F67"/>
    <w:rsid w:val="00E26BFC"/>
    <w:rsid w:val="00E27218"/>
    <w:rsid w:val="00E34F5C"/>
    <w:rsid w:val="00E357B6"/>
    <w:rsid w:val="00E367E8"/>
    <w:rsid w:val="00E4067A"/>
    <w:rsid w:val="00E41A1F"/>
    <w:rsid w:val="00E426F5"/>
    <w:rsid w:val="00E44657"/>
    <w:rsid w:val="00E45BD8"/>
    <w:rsid w:val="00E47E30"/>
    <w:rsid w:val="00E50D45"/>
    <w:rsid w:val="00E51B4D"/>
    <w:rsid w:val="00E55880"/>
    <w:rsid w:val="00E61588"/>
    <w:rsid w:val="00E61961"/>
    <w:rsid w:val="00E619A1"/>
    <w:rsid w:val="00E62FE2"/>
    <w:rsid w:val="00E7115E"/>
    <w:rsid w:val="00E71AF1"/>
    <w:rsid w:val="00E71E5A"/>
    <w:rsid w:val="00E77038"/>
    <w:rsid w:val="00E77526"/>
    <w:rsid w:val="00E8047F"/>
    <w:rsid w:val="00E8153E"/>
    <w:rsid w:val="00E83517"/>
    <w:rsid w:val="00E861AE"/>
    <w:rsid w:val="00E87DB9"/>
    <w:rsid w:val="00E93CCB"/>
    <w:rsid w:val="00E94186"/>
    <w:rsid w:val="00E94C72"/>
    <w:rsid w:val="00E97AAC"/>
    <w:rsid w:val="00EA1B82"/>
    <w:rsid w:val="00EA44A9"/>
    <w:rsid w:val="00EA567E"/>
    <w:rsid w:val="00EA6B16"/>
    <w:rsid w:val="00EA750E"/>
    <w:rsid w:val="00EB017A"/>
    <w:rsid w:val="00EB227D"/>
    <w:rsid w:val="00EB3173"/>
    <w:rsid w:val="00EB6092"/>
    <w:rsid w:val="00EB6CFE"/>
    <w:rsid w:val="00EC09DB"/>
    <w:rsid w:val="00EC2457"/>
    <w:rsid w:val="00EC646A"/>
    <w:rsid w:val="00ED19A8"/>
    <w:rsid w:val="00ED2DBA"/>
    <w:rsid w:val="00ED3972"/>
    <w:rsid w:val="00ED3D2A"/>
    <w:rsid w:val="00EE0624"/>
    <w:rsid w:val="00EE0B05"/>
    <w:rsid w:val="00EE0F45"/>
    <w:rsid w:val="00EE12C4"/>
    <w:rsid w:val="00EE18EF"/>
    <w:rsid w:val="00EF025C"/>
    <w:rsid w:val="00EF12D0"/>
    <w:rsid w:val="00EF1B75"/>
    <w:rsid w:val="00EF3992"/>
    <w:rsid w:val="00EF45D5"/>
    <w:rsid w:val="00EF5F33"/>
    <w:rsid w:val="00EF5FA2"/>
    <w:rsid w:val="00EF6150"/>
    <w:rsid w:val="00EF6D39"/>
    <w:rsid w:val="00EF7802"/>
    <w:rsid w:val="00F024F8"/>
    <w:rsid w:val="00F15470"/>
    <w:rsid w:val="00F1733A"/>
    <w:rsid w:val="00F21299"/>
    <w:rsid w:val="00F23995"/>
    <w:rsid w:val="00F254C3"/>
    <w:rsid w:val="00F26479"/>
    <w:rsid w:val="00F276DE"/>
    <w:rsid w:val="00F30F4B"/>
    <w:rsid w:val="00F32170"/>
    <w:rsid w:val="00F33796"/>
    <w:rsid w:val="00F423D1"/>
    <w:rsid w:val="00F42958"/>
    <w:rsid w:val="00F43AC2"/>
    <w:rsid w:val="00F451F0"/>
    <w:rsid w:val="00F500B2"/>
    <w:rsid w:val="00F51A21"/>
    <w:rsid w:val="00F52875"/>
    <w:rsid w:val="00F608CC"/>
    <w:rsid w:val="00F63982"/>
    <w:rsid w:val="00F709D8"/>
    <w:rsid w:val="00F741CF"/>
    <w:rsid w:val="00F768EB"/>
    <w:rsid w:val="00F81356"/>
    <w:rsid w:val="00F81F9F"/>
    <w:rsid w:val="00F82250"/>
    <w:rsid w:val="00F851F4"/>
    <w:rsid w:val="00F87F18"/>
    <w:rsid w:val="00F95090"/>
    <w:rsid w:val="00F96E37"/>
    <w:rsid w:val="00FA0459"/>
    <w:rsid w:val="00FA0F53"/>
    <w:rsid w:val="00FA4D95"/>
    <w:rsid w:val="00FA520B"/>
    <w:rsid w:val="00FA641F"/>
    <w:rsid w:val="00FA7982"/>
    <w:rsid w:val="00FB16DD"/>
    <w:rsid w:val="00FB31B7"/>
    <w:rsid w:val="00FB4C41"/>
    <w:rsid w:val="00FB7FDE"/>
    <w:rsid w:val="00FC0A1B"/>
    <w:rsid w:val="00FC0E5F"/>
    <w:rsid w:val="00FC1439"/>
    <w:rsid w:val="00FC4847"/>
    <w:rsid w:val="00FC59C1"/>
    <w:rsid w:val="00FC7501"/>
    <w:rsid w:val="00FD4F75"/>
    <w:rsid w:val="00FD542C"/>
    <w:rsid w:val="00FE0E3D"/>
    <w:rsid w:val="00FE230A"/>
    <w:rsid w:val="00FE53E2"/>
    <w:rsid w:val="00FE543B"/>
    <w:rsid w:val="00FE5A46"/>
    <w:rsid w:val="00FE711D"/>
    <w:rsid w:val="00FE7C22"/>
    <w:rsid w:val="00FF2EC1"/>
    <w:rsid w:val="00FF42C9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08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21</Pages>
  <Words>5478</Words>
  <Characters>31231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71</cp:revision>
  <cp:lastPrinted>2016-01-13T12:42:00Z</cp:lastPrinted>
  <dcterms:created xsi:type="dcterms:W3CDTF">2017-10-06T10:03:00Z</dcterms:created>
  <dcterms:modified xsi:type="dcterms:W3CDTF">2017-10-17T11:38:00Z</dcterms:modified>
</cp:coreProperties>
</file>